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35"/>
        <w:gridCol w:w="8460"/>
      </w:tblGrid>
      <w:tr w:rsidR="00670D20" w:rsidRPr="00F64AA8" w:rsidTr="003D5C72">
        <w:trPr>
          <w:cantSplit/>
          <w:trHeight w:val="12"/>
          <w:tblHeader/>
        </w:trPr>
        <w:tc>
          <w:tcPr>
            <w:tcW w:w="10195" w:type="dxa"/>
            <w:gridSpan w:val="2"/>
          </w:tcPr>
          <w:p w:rsidR="00670D20" w:rsidRPr="00295A91" w:rsidRDefault="00670D20" w:rsidP="00F77B5D">
            <w:pPr>
              <w:jc w:val="center"/>
              <w:rPr>
                <w:b/>
                <w:bCs/>
              </w:rPr>
            </w:pPr>
            <w:r w:rsidRPr="00295A91">
              <w:rPr>
                <w:b/>
                <w:bCs/>
              </w:rPr>
              <w:t>Instructional Timeline – ESL Beginners</w:t>
            </w:r>
          </w:p>
        </w:tc>
      </w:tr>
      <w:tr w:rsidR="00670D20" w:rsidRPr="00F64AA8" w:rsidTr="003D5C72">
        <w:trPr>
          <w:cantSplit/>
          <w:trHeight w:val="15"/>
          <w:tblHeader/>
        </w:trPr>
        <w:tc>
          <w:tcPr>
            <w:tcW w:w="10195" w:type="dxa"/>
            <w:gridSpan w:val="2"/>
          </w:tcPr>
          <w:p w:rsidR="00670D20" w:rsidRPr="00295A91" w:rsidRDefault="00670D20" w:rsidP="00F77B5D">
            <w:pPr>
              <w:jc w:val="center"/>
              <w:rPr>
                <w:b/>
                <w:bCs/>
              </w:rPr>
            </w:pPr>
            <w:r w:rsidRPr="00295A91">
              <w:rPr>
                <w:b/>
                <w:bCs/>
              </w:rPr>
              <w:t>Unit 4 – Friendships and Celebrations</w:t>
            </w:r>
          </w:p>
          <w:p w:rsidR="00670D20" w:rsidRPr="00295A91" w:rsidRDefault="00670D20" w:rsidP="00F77B5D">
            <w:pPr>
              <w:jc w:val="center"/>
              <w:rPr>
                <w:b/>
                <w:bCs/>
              </w:rPr>
            </w:pPr>
          </w:p>
        </w:tc>
      </w:tr>
      <w:tr w:rsidR="00670D20" w:rsidRPr="00F64AA8" w:rsidTr="003D5C72">
        <w:trPr>
          <w:cantSplit/>
          <w:trHeight w:val="17"/>
        </w:trPr>
        <w:tc>
          <w:tcPr>
            <w:tcW w:w="10195" w:type="dxa"/>
            <w:gridSpan w:val="2"/>
            <w:vAlign w:val="center"/>
          </w:tcPr>
          <w:p w:rsidR="00670D20" w:rsidRPr="00295A91" w:rsidRDefault="00670D20" w:rsidP="00F77B5D">
            <w:pPr>
              <w:pStyle w:val="Header"/>
              <w:tabs>
                <w:tab w:val="clear" w:pos="4320"/>
                <w:tab w:val="clear" w:pos="8640"/>
              </w:tabs>
              <w:jc w:val="center"/>
              <w:rPr>
                <w:rFonts w:cs="Times New Roman"/>
                <w:b/>
                <w:bCs/>
              </w:rPr>
            </w:pPr>
            <w:r w:rsidRPr="00295A91">
              <w:rPr>
                <w:b/>
                <w:bCs/>
              </w:rPr>
              <w:t xml:space="preserve">Suggested Time Frame:  </w:t>
            </w:r>
            <w:r>
              <w:t>≈ 4</w:t>
            </w:r>
            <w:r w:rsidRPr="00295A91">
              <w:t xml:space="preserve"> weeks</w:t>
            </w:r>
            <w:r>
              <w:t xml:space="preserve"> + 2 days</w:t>
            </w:r>
          </w:p>
        </w:tc>
      </w:tr>
      <w:tr w:rsidR="00670D20" w:rsidRPr="00F64AA8" w:rsidTr="003D5C72">
        <w:trPr>
          <w:cantSplit/>
          <w:trHeight w:val="17"/>
        </w:trPr>
        <w:tc>
          <w:tcPr>
            <w:tcW w:w="1735" w:type="dxa"/>
          </w:tcPr>
          <w:p w:rsidR="00670D20" w:rsidRPr="00295A91" w:rsidRDefault="00670D20" w:rsidP="00F77B5D">
            <w:pPr>
              <w:pStyle w:val="Header"/>
              <w:tabs>
                <w:tab w:val="clear" w:pos="4320"/>
                <w:tab w:val="clear" w:pos="8640"/>
              </w:tabs>
              <w:rPr>
                <w:b/>
                <w:bCs/>
              </w:rPr>
            </w:pPr>
            <w:r w:rsidRPr="00295A91">
              <w:rPr>
                <w:b/>
                <w:bCs/>
              </w:rPr>
              <w:t>Introduction</w:t>
            </w:r>
          </w:p>
        </w:tc>
        <w:tc>
          <w:tcPr>
            <w:tcW w:w="8460" w:type="dxa"/>
          </w:tcPr>
          <w:p w:rsidR="00670D20" w:rsidRPr="00295A91" w:rsidRDefault="00670D20" w:rsidP="00F77B5D">
            <w:pPr>
              <w:pStyle w:val="Header"/>
              <w:tabs>
                <w:tab w:val="clear" w:pos="4320"/>
                <w:tab w:val="clear" w:pos="8640"/>
              </w:tabs>
            </w:pPr>
            <w:r w:rsidRPr="00295A91">
              <w:t xml:space="preserve">The Instructional Timeline is provided for teachers to assist with the organization of the six weeks of </w:t>
            </w:r>
            <w:smartTag w:uri="urn:schemas-microsoft-com:office:smarttags" w:element="stockticker">
              <w:r w:rsidRPr="00295A91">
                <w:t>TEKS</w:t>
              </w:r>
            </w:smartTag>
            <w:r w:rsidRPr="00295A91">
              <w:t xml:space="preserve">/SE into shorter periods of time.  In terms of pacing considerations, this timeline includes </w:t>
            </w:r>
            <w:r w:rsidRPr="00295A91">
              <w:rPr>
                <w:b/>
                <w:bCs/>
              </w:rPr>
              <w:t>zero weeks</w:t>
            </w:r>
            <w:r w:rsidRPr="00295A91">
              <w:t xml:space="preserve"> for teachers to extend the instructional period.</w:t>
            </w:r>
          </w:p>
        </w:tc>
      </w:tr>
      <w:tr w:rsidR="00670D20" w:rsidRPr="00F64AA8" w:rsidTr="003D5C72">
        <w:trPr>
          <w:cantSplit/>
          <w:trHeight w:val="17"/>
        </w:trPr>
        <w:tc>
          <w:tcPr>
            <w:tcW w:w="1735" w:type="dxa"/>
          </w:tcPr>
          <w:p w:rsidR="00670D20" w:rsidRPr="00295A91" w:rsidRDefault="00670D20" w:rsidP="00F77B5D">
            <w:pPr>
              <w:rPr>
                <w:b/>
                <w:bCs/>
              </w:rPr>
            </w:pPr>
            <w:r w:rsidRPr="00295A91">
              <w:rPr>
                <w:b/>
                <w:bCs/>
              </w:rPr>
              <w:t xml:space="preserve">Description </w:t>
            </w:r>
          </w:p>
        </w:tc>
        <w:tc>
          <w:tcPr>
            <w:tcW w:w="8460" w:type="dxa"/>
          </w:tcPr>
          <w:p w:rsidR="00670D20" w:rsidRDefault="00670D20" w:rsidP="00F77B5D">
            <w:pPr>
              <w:rPr>
                <w:rFonts w:cs="Times New Roman"/>
                <w:color w:val="000000"/>
              </w:rPr>
            </w:pPr>
            <w:r>
              <w:rPr>
                <w:color w:val="000000"/>
              </w:rPr>
              <w:t xml:space="preserve">This unit focuses on friendships, celebrations and assessing the ELLs ability to communicate through speaking and writing. </w:t>
            </w:r>
          </w:p>
          <w:p w:rsidR="00670D20" w:rsidRDefault="00670D20" w:rsidP="00F77B5D">
            <w:pPr>
              <w:rPr>
                <w:rFonts w:cs="Times New Roman"/>
                <w:color w:val="000000"/>
              </w:rPr>
            </w:pPr>
          </w:p>
          <w:p w:rsidR="00670D20" w:rsidRDefault="00670D20" w:rsidP="00F77B5D">
            <w:pPr>
              <w:rPr>
                <w:rFonts w:cs="Times New Roman"/>
                <w:color w:val="000000"/>
              </w:rPr>
            </w:pPr>
            <w:r>
              <w:rPr>
                <w:color w:val="000000"/>
              </w:rPr>
              <w:t xml:space="preserve">ELLs will continue expanding their vocabulary through a unit focused feelings and friendship. Students will learn to effectively communicate their feelings and develop interpersonal, intercultural communication skills through opportunities designed to increase interactions with students from various cultures. </w:t>
            </w:r>
          </w:p>
          <w:p w:rsidR="00670D20" w:rsidRPr="00295A91" w:rsidRDefault="00670D20" w:rsidP="00F77B5D">
            <w:pPr>
              <w:rPr>
                <w:rFonts w:cs="Times New Roman"/>
                <w:color w:val="000000"/>
              </w:rPr>
            </w:pPr>
          </w:p>
          <w:p w:rsidR="00670D20" w:rsidRDefault="00670D20" w:rsidP="0062478C">
            <w:pPr>
              <w:rPr>
                <w:rFonts w:cs="Times New Roman"/>
                <w:color w:val="000000"/>
              </w:rPr>
            </w:pPr>
            <w:r w:rsidRPr="00295A91">
              <w:rPr>
                <w:color w:val="000000"/>
              </w:rPr>
              <w:t>Students will become aware of American holidays and the traditions</w:t>
            </w:r>
            <w:r>
              <w:rPr>
                <w:color w:val="000000"/>
              </w:rPr>
              <w:t xml:space="preserve"> associated with them through cultural enrichment </w:t>
            </w:r>
            <w:r w:rsidRPr="00295A91">
              <w:rPr>
                <w:color w:val="000000"/>
              </w:rPr>
              <w:t>activit</w:t>
            </w:r>
            <w:r>
              <w:rPr>
                <w:color w:val="000000"/>
              </w:rPr>
              <w:t>ies</w:t>
            </w:r>
            <w:r w:rsidRPr="00295A91">
              <w:rPr>
                <w:color w:val="000000"/>
              </w:rPr>
              <w:t xml:space="preserve"> </w:t>
            </w:r>
            <w:r>
              <w:rPr>
                <w:color w:val="000000"/>
              </w:rPr>
              <w:t>focusing on</w:t>
            </w:r>
            <w:r w:rsidRPr="00295A91">
              <w:rPr>
                <w:color w:val="000000"/>
              </w:rPr>
              <w:t xml:space="preserve"> Thanksgiving</w:t>
            </w:r>
            <w:r>
              <w:rPr>
                <w:color w:val="000000"/>
              </w:rPr>
              <w:t>, Christmas, and New Years at the teacher’s discretion as time permits</w:t>
            </w:r>
            <w:r w:rsidRPr="00295A91">
              <w:rPr>
                <w:color w:val="000000"/>
              </w:rPr>
              <w:t xml:space="preserve">. </w:t>
            </w:r>
          </w:p>
          <w:p w:rsidR="00670D20" w:rsidRDefault="00670D20" w:rsidP="0062478C">
            <w:pPr>
              <w:rPr>
                <w:rFonts w:cs="Times New Roman"/>
                <w:color w:val="000000"/>
              </w:rPr>
            </w:pPr>
          </w:p>
          <w:p w:rsidR="00670D20" w:rsidRPr="00295A91" w:rsidRDefault="00670D20" w:rsidP="00F77B5D">
            <w:pPr>
              <w:rPr>
                <w:rFonts w:cs="Times New Roman"/>
                <w:color w:val="000000"/>
              </w:rPr>
            </w:pPr>
            <w:r w:rsidRPr="00295A91">
              <w:rPr>
                <w:color w:val="000000"/>
              </w:rPr>
              <w:t xml:space="preserve">Students will become familiar with daily interpersonal (BICS) and academic vocabulary (CALPS) in order to comprehend vocabulary and expectations within friendships and celebrations. The focus of this unit is for students to understand relationships and dancing as a form of celebration as well as form responses to questions in order to understand and interact with their peers, family, teachers, and others using English as a medium of communication. </w:t>
            </w:r>
          </w:p>
        </w:tc>
      </w:tr>
      <w:tr w:rsidR="00670D20" w:rsidRPr="00F64AA8" w:rsidTr="003D5C72">
        <w:trPr>
          <w:trHeight w:val="14"/>
        </w:trPr>
        <w:tc>
          <w:tcPr>
            <w:tcW w:w="1735" w:type="dxa"/>
          </w:tcPr>
          <w:p w:rsidR="00670D20" w:rsidRPr="00295A91" w:rsidRDefault="00670D20" w:rsidP="00F77B5D">
            <w:pPr>
              <w:rPr>
                <w:b/>
                <w:bCs/>
              </w:rPr>
            </w:pPr>
            <w:r w:rsidRPr="00295A91">
              <w:rPr>
                <w:b/>
                <w:bCs/>
              </w:rPr>
              <w:t>TEKS/SE taught during this period and eligible for testing on district assessments</w:t>
            </w:r>
          </w:p>
          <w:p w:rsidR="00670D20" w:rsidRPr="00295A91" w:rsidRDefault="00670D20" w:rsidP="00F77B5D">
            <w:pPr>
              <w:rPr>
                <w:b/>
                <w:bCs/>
              </w:rPr>
            </w:pPr>
          </w:p>
          <w:p w:rsidR="00670D20" w:rsidRPr="00295A91" w:rsidRDefault="00670D20" w:rsidP="00F77B5D">
            <w:pPr>
              <w:rPr>
                <w:b/>
                <w:bCs/>
              </w:rPr>
            </w:pPr>
            <w:r w:rsidRPr="00295A91">
              <w:rPr>
                <w:b/>
                <w:bCs/>
              </w:rPr>
              <w:t>Bold and underlined TEKS/SE are high stakes for our district (less than ___% mastery on TAKS)</w:t>
            </w:r>
          </w:p>
          <w:p w:rsidR="00670D20" w:rsidRPr="00295A91" w:rsidRDefault="00670D20" w:rsidP="00F77B5D">
            <w:pPr>
              <w:rPr>
                <w:b/>
                <w:bCs/>
              </w:rPr>
            </w:pPr>
          </w:p>
          <w:p w:rsidR="00670D20" w:rsidRPr="00295A91" w:rsidDel="00A96C11" w:rsidRDefault="00670D20" w:rsidP="00F77B5D">
            <w:pPr>
              <w:rPr>
                <w:rFonts w:cs="Times New Roman"/>
                <w:b/>
                <w:bCs/>
              </w:rPr>
            </w:pPr>
            <w:r w:rsidRPr="00295A91">
              <w:rPr>
                <w:b/>
                <w:bCs/>
              </w:rPr>
              <w:t>Bold TEKS/SE are assessed on TAKS</w:t>
            </w:r>
          </w:p>
          <w:p w:rsidR="00670D20" w:rsidRPr="00295A91" w:rsidRDefault="00670D20" w:rsidP="00F77B5D">
            <w:pPr>
              <w:rPr>
                <w:rFonts w:cs="Times New Roman"/>
                <w:b/>
                <w:bCs/>
              </w:rPr>
            </w:pPr>
          </w:p>
        </w:tc>
        <w:tc>
          <w:tcPr>
            <w:tcW w:w="8460" w:type="dxa"/>
          </w:tcPr>
          <w:p w:rsidR="00670D20" w:rsidRPr="00295A91" w:rsidRDefault="00670D20" w:rsidP="00F77B5D">
            <w:pPr>
              <w:shd w:val="clear" w:color="auto" w:fill="FFFFFF"/>
              <w:ind w:left="-10"/>
              <w:rPr>
                <w:b/>
                <w:bCs/>
                <w:u w:val="single"/>
              </w:rPr>
            </w:pPr>
            <w:r w:rsidRPr="00295A91">
              <w:rPr>
                <w:b/>
                <w:bCs/>
                <w:u w:val="single"/>
              </w:rPr>
              <w:t>ELA/R TEKS:</w:t>
            </w:r>
          </w:p>
          <w:p w:rsidR="00670D20" w:rsidRPr="005717D9" w:rsidRDefault="00670D20" w:rsidP="00BF3062">
            <w:pPr>
              <w:shd w:val="clear" w:color="auto" w:fill="FFFFFF"/>
              <w:snapToGrid w:val="0"/>
              <w:ind w:left="-10"/>
            </w:pPr>
            <w:r w:rsidRPr="005717D9">
              <w:t xml:space="preserve">ESL teachers should refer to the grade level TEKS noted in each Round Rock Aligned Curriculum (ARRC) English Instructional Timeline for specific TEKS to address in instruction.   The ELPS should be used to differentiate instruction for English Language Learners (ELLs) at their proficiency level.  See tools at the end of this document for links to the grades 6, 7, and 8 ELAR TEKS.  </w:t>
            </w:r>
          </w:p>
          <w:p w:rsidR="00670D20" w:rsidRPr="00295A91" w:rsidRDefault="00670D20" w:rsidP="00F77B5D">
            <w:pPr>
              <w:shd w:val="clear" w:color="auto" w:fill="FFFFFF"/>
              <w:ind w:left="-10"/>
              <w:rPr>
                <w:rFonts w:cs="Times New Roman"/>
                <w:b/>
                <w:bCs/>
                <w:u w:val="single"/>
              </w:rPr>
            </w:pPr>
          </w:p>
          <w:p w:rsidR="00670D20" w:rsidRPr="00295A91" w:rsidRDefault="00670D20" w:rsidP="00F77B5D">
            <w:pPr>
              <w:pStyle w:val="Default"/>
              <w:rPr>
                <w:sz w:val="20"/>
                <w:szCs w:val="20"/>
              </w:rPr>
            </w:pPr>
            <w:r w:rsidRPr="00295A91">
              <w:rPr>
                <w:b/>
                <w:bCs/>
                <w:sz w:val="20"/>
                <w:szCs w:val="20"/>
              </w:rPr>
              <w:t>ONGOING TEKS:</w:t>
            </w:r>
            <w:r w:rsidRPr="00295A91">
              <w:rPr>
                <w:sz w:val="20"/>
                <w:szCs w:val="20"/>
              </w:rPr>
              <w:t xml:space="preserve">      </w:t>
            </w:r>
          </w:p>
          <w:p w:rsidR="00670D20" w:rsidRDefault="00670D20" w:rsidP="00F77B5D">
            <w:pPr>
              <w:pStyle w:val="Default"/>
              <w:rPr>
                <w:rFonts w:eastAsia="Arial Unicode MS" w:cs="Times New Roman"/>
                <w:sz w:val="20"/>
                <w:szCs w:val="20"/>
              </w:rPr>
            </w:pPr>
            <w:r w:rsidRPr="005717D9">
              <w:rPr>
                <w:rFonts w:eastAsia="Arial Unicode MS"/>
                <w:sz w:val="20"/>
                <w:szCs w:val="20"/>
              </w:rPr>
              <w:t>Figure 19 (RC)</w:t>
            </w:r>
            <w:r>
              <w:rPr>
                <w:rFonts w:eastAsia="Arial Unicode MS"/>
                <w:sz w:val="20"/>
                <w:szCs w:val="20"/>
              </w:rPr>
              <w:t xml:space="preserve">, 1, 2, 14, 19, 20, 21, 27, </w:t>
            </w:r>
            <w:r w:rsidRPr="005717D9">
              <w:rPr>
                <w:rFonts w:eastAsia="Arial Unicode MS"/>
                <w:sz w:val="20"/>
                <w:szCs w:val="20"/>
              </w:rPr>
              <w:t xml:space="preserve">&amp; 28.  </w:t>
            </w:r>
            <w:r w:rsidRPr="005717D9">
              <w:rPr>
                <w:sz w:val="20"/>
                <w:szCs w:val="20"/>
              </w:rPr>
              <w:t xml:space="preserve">The TEKS are recursive in nature and many of the standards are revisited throughout the school year. The following TEKS should be embedded and addressed in each unit of study.  </w:t>
            </w:r>
            <w:r w:rsidRPr="005717D9">
              <w:rPr>
                <w:rFonts w:eastAsia="Arial Unicode MS"/>
                <w:sz w:val="20"/>
                <w:szCs w:val="20"/>
              </w:rPr>
              <w:t>It is the expectation that the TEKS, KSSs, and SEs will continue be reviewed as appropriate so that students move forward in mastering their grade level TEKS, KSSs, and SEs.</w:t>
            </w:r>
          </w:p>
          <w:p w:rsidR="00670D20" w:rsidRPr="00295A91" w:rsidRDefault="00670D20" w:rsidP="00F77B5D">
            <w:pPr>
              <w:pStyle w:val="Default"/>
              <w:rPr>
                <w:rFonts w:eastAsia="Arial Unicode MS" w:cs="Times New Roman"/>
                <w:sz w:val="20"/>
                <w:szCs w:val="20"/>
              </w:rPr>
            </w:pPr>
          </w:p>
          <w:p w:rsidR="00670D20" w:rsidRPr="0066060C" w:rsidRDefault="00670D20" w:rsidP="0066060C">
            <w:pPr>
              <w:shd w:val="clear" w:color="auto" w:fill="FFFFFF"/>
              <w:ind w:left="-10"/>
              <w:rPr>
                <w:rFonts w:cs="Times New Roman"/>
                <w:b/>
                <w:bCs/>
                <w:u w:val="single"/>
              </w:rPr>
            </w:pPr>
            <w:r w:rsidRPr="0066060C">
              <w:rPr>
                <w:b/>
                <w:bCs/>
                <w:u w:val="single"/>
              </w:rPr>
              <w:t>Focus TEKS:</w:t>
            </w:r>
          </w:p>
          <w:p w:rsidR="00670D20" w:rsidRPr="0066060C" w:rsidRDefault="00670D20" w:rsidP="0066060C">
            <w:pPr>
              <w:shd w:val="clear" w:color="auto" w:fill="FFFFFF"/>
              <w:ind w:left="-10"/>
              <w:rPr>
                <w:b/>
                <w:bCs/>
                <w:i/>
                <w:iCs/>
              </w:rPr>
            </w:pPr>
            <w:r w:rsidRPr="0066060C">
              <w:rPr>
                <w:b/>
                <w:bCs/>
              </w:rPr>
              <w:t>Reading/Vocabulary</w:t>
            </w:r>
            <w:r w:rsidRPr="0066060C">
              <w:rPr>
                <w:b/>
                <w:bCs/>
              </w:rPr>
              <w:tab/>
            </w:r>
            <w:r w:rsidRPr="0066060C">
              <w:rPr>
                <w:b/>
                <w:bCs/>
                <w:i/>
                <w:iCs/>
              </w:rPr>
              <w:t>Grades 6-8</w:t>
            </w:r>
          </w:p>
          <w:p w:rsidR="00670D20" w:rsidRPr="0066060C" w:rsidRDefault="00670D20" w:rsidP="0066060C">
            <w:pPr>
              <w:pStyle w:val="subparagrapha"/>
              <w:spacing w:before="0" w:beforeAutospacing="0" w:after="0" w:afterAutospacing="0"/>
              <w:ind w:left="0"/>
              <w:rPr>
                <w:rFonts w:ascii="Arial" w:hAnsi="Arial" w:cs="Arial"/>
                <w:b/>
                <w:bCs/>
                <w:color w:val="auto"/>
                <w:sz w:val="20"/>
                <w:szCs w:val="20"/>
                <w:u w:val="single"/>
              </w:rPr>
            </w:pPr>
            <w:r w:rsidRPr="0066060C">
              <w:rPr>
                <w:rFonts w:ascii="Arial" w:hAnsi="Arial" w:cs="Arial"/>
                <w:b/>
                <w:bCs/>
                <w:color w:val="auto"/>
                <w:sz w:val="20"/>
                <w:szCs w:val="20"/>
              </w:rPr>
              <w:t>Figure 19:  Reading/Comprehension Skills.</w:t>
            </w:r>
            <w:r w:rsidRPr="0066060C">
              <w:rPr>
                <w:rFonts w:ascii="Arial" w:hAnsi="Arial" w:cs="Arial"/>
                <w:color w:val="auto"/>
                <w:sz w:val="20"/>
                <w:szCs w:val="20"/>
              </w:rPr>
              <w:t xml:space="preserve"> </w:t>
            </w:r>
            <w:r w:rsidRPr="0066060C">
              <w:rPr>
                <w:rStyle w:val="DefaultChar"/>
                <w:sz w:val="20"/>
                <w:szCs w:val="20"/>
              </w:rPr>
              <w:t>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w:t>
            </w:r>
            <w:r w:rsidRPr="0066060C">
              <w:rPr>
                <w:rFonts w:ascii="Arial" w:hAnsi="Arial" w:cs="Arial"/>
                <w:color w:val="auto"/>
                <w:sz w:val="20"/>
                <w:szCs w:val="20"/>
              </w:rPr>
              <w:t xml:space="preserve"> </w:t>
            </w:r>
          </w:p>
          <w:p w:rsidR="00670D20" w:rsidRPr="0066060C" w:rsidRDefault="00670D20" w:rsidP="0066060C">
            <w:pPr>
              <w:pStyle w:val="Default"/>
              <w:ind w:left="720"/>
              <w:rPr>
                <w:color w:val="auto"/>
                <w:sz w:val="20"/>
                <w:szCs w:val="20"/>
              </w:rPr>
            </w:pPr>
            <w:r w:rsidRPr="0066060C">
              <w:rPr>
                <w:b/>
                <w:bCs/>
                <w:color w:val="auto"/>
                <w:sz w:val="20"/>
                <w:szCs w:val="20"/>
              </w:rPr>
              <w:t>(A)</w:t>
            </w:r>
            <w:r w:rsidRPr="0066060C">
              <w:rPr>
                <w:color w:val="auto"/>
                <w:sz w:val="20"/>
                <w:szCs w:val="20"/>
              </w:rPr>
              <w:t xml:space="preserve"> establish purposes for reading selected texts based upon own or others’ desired outcome to enhance comprehension;</w:t>
            </w:r>
          </w:p>
          <w:p w:rsidR="00670D20" w:rsidRPr="0066060C" w:rsidRDefault="00670D20" w:rsidP="0066060C">
            <w:pPr>
              <w:pStyle w:val="Default"/>
              <w:ind w:left="720"/>
              <w:rPr>
                <w:color w:val="auto"/>
                <w:sz w:val="20"/>
                <w:szCs w:val="20"/>
              </w:rPr>
            </w:pPr>
            <w:r w:rsidRPr="0066060C">
              <w:rPr>
                <w:b/>
                <w:bCs/>
                <w:color w:val="auto"/>
                <w:sz w:val="20"/>
                <w:szCs w:val="20"/>
              </w:rPr>
              <w:t>(B)</w:t>
            </w:r>
            <w:r w:rsidRPr="0066060C">
              <w:rPr>
                <w:color w:val="auto"/>
                <w:sz w:val="20"/>
                <w:szCs w:val="20"/>
              </w:rPr>
              <w:t xml:space="preserve"> ask literal, interpretive, evaluative, and universal questions of text; </w:t>
            </w:r>
          </w:p>
          <w:p w:rsidR="00670D20" w:rsidRPr="0066060C" w:rsidRDefault="00670D20" w:rsidP="0066060C">
            <w:pPr>
              <w:pStyle w:val="Default"/>
              <w:ind w:left="720"/>
              <w:rPr>
                <w:color w:val="auto"/>
                <w:sz w:val="20"/>
                <w:szCs w:val="20"/>
              </w:rPr>
            </w:pPr>
            <w:r w:rsidRPr="0066060C">
              <w:rPr>
                <w:b/>
                <w:bCs/>
                <w:color w:val="auto"/>
                <w:sz w:val="20"/>
                <w:szCs w:val="20"/>
              </w:rPr>
              <w:t>(C)</w:t>
            </w:r>
            <w:r w:rsidRPr="0066060C">
              <w:rPr>
                <w:color w:val="auto"/>
                <w:sz w:val="20"/>
                <w:szCs w:val="20"/>
              </w:rPr>
              <w:t xml:space="preserve"> reflect on understanding to monitor comprehension (e.g., summarizing and synthesizing; making textual, personal, and world connections; creating sensory images); </w:t>
            </w:r>
          </w:p>
          <w:p w:rsidR="00670D20" w:rsidRPr="0066060C" w:rsidRDefault="00670D20" w:rsidP="0066060C">
            <w:pPr>
              <w:pStyle w:val="Default"/>
              <w:ind w:left="720"/>
              <w:rPr>
                <w:color w:val="auto"/>
                <w:sz w:val="20"/>
                <w:szCs w:val="20"/>
              </w:rPr>
            </w:pPr>
            <w:r w:rsidRPr="0066060C">
              <w:rPr>
                <w:b/>
                <w:bCs/>
                <w:color w:val="auto"/>
                <w:sz w:val="20"/>
                <w:szCs w:val="20"/>
              </w:rPr>
              <w:t>(D)</w:t>
            </w:r>
            <w:r w:rsidRPr="0066060C">
              <w:rPr>
                <w:color w:val="auto"/>
                <w:sz w:val="20"/>
                <w:szCs w:val="20"/>
              </w:rPr>
              <w:t xml:space="preserve"> make complex inferences about text and use textual evidence to support understanding; </w:t>
            </w:r>
          </w:p>
          <w:p w:rsidR="00670D20" w:rsidRPr="0066060C" w:rsidRDefault="00670D20" w:rsidP="0066060C">
            <w:pPr>
              <w:pStyle w:val="Default"/>
              <w:ind w:left="720"/>
              <w:rPr>
                <w:color w:val="auto"/>
                <w:sz w:val="20"/>
                <w:szCs w:val="20"/>
              </w:rPr>
            </w:pPr>
            <w:r w:rsidRPr="0066060C">
              <w:rPr>
                <w:b/>
                <w:bCs/>
                <w:color w:val="auto"/>
                <w:sz w:val="20"/>
                <w:szCs w:val="20"/>
              </w:rPr>
              <w:t>(E)</w:t>
            </w:r>
            <w:r w:rsidRPr="0066060C">
              <w:rPr>
                <w:color w:val="auto"/>
                <w:sz w:val="20"/>
                <w:szCs w:val="20"/>
              </w:rPr>
              <w:t xml:space="preserve"> summarize, paraphrase, and synthesize texts in ways that maintain meaning and logical order within a text and across texts; </w:t>
            </w:r>
          </w:p>
          <w:p w:rsidR="00670D20" w:rsidRPr="0066060C" w:rsidRDefault="00670D20" w:rsidP="0066060C">
            <w:pPr>
              <w:pStyle w:val="Default"/>
              <w:ind w:left="720"/>
              <w:rPr>
                <w:color w:val="auto"/>
                <w:sz w:val="20"/>
                <w:szCs w:val="20"/>
              </w:rPr>
            </w:pPr>
            <w:r w:rsidRPr="0066060C">
              <w:rPr>
                <w:b/>
                <w:bCs/>
                <w:color w:val="auto"/>
                <w:sz w:val="20"/>
                <w:szCs w:val="20"/>
              </w:rPr>
              <w:t>(F)</w:t>
            </w:r>
            <w:r w:rsidRPr="0066060C">
              <w:rPr>
                <w:color w:val="auto"/>
                <w:sz w:val="20"/>
                <w:szCs w:val="20"/>
              </w:rPr>
              <w:t xml:space="preserve"> make connections between and across texts, including other media (e.g., film, play), and provide textual evidence. </w:t>
            </w:r>
          </w:p>
          <w:p w:rsidR="00670D20" w:rsidRDefault="00670D20" w:rsidP="0066060C">
            <w:pPr>
              <w:pStyle w:val="subparagrapha"/>
              <w:spacing w:before="0" w:beforeAutospacing="0" w:after="0" w:afterAutospacing="0"/>
              <w:ind w:left="0"/>
              <w:rPr>
                <w:rFonts w:ascii="Arial" w:hAnsi="Arial" w:cs="Arial"/>
                <w:b/>
                <w:bCs/>
                <w:i/>
                <w:iCs/>
                <w:color w:val="auto"/>
                <w:sz w:val="20"/>
                <w:szCs w:val="20"/>
              </w:rPr>
            </w:pPr>
            <w:r w:rsidRPr="0066060C">
              <w:rPr>
                <w:rFonts w:ascii="Arial" w:hAnsi="Arial" w:cs="Arial"/>
                <w:b/>
                <w:bCs/>
                <w:color w:val="auto"/>
                <w:sz w:val="20"/>
                <w:szCs w:val="20"/>
                <w:u w:val="single"/>
              </w:rPr>
              <w:t>Reading/Fluency</w:t>
            </w:r>
            <w:r w:rsidRPr="0066060C">
              <w:rPr>
                <w:rFonts w:ascii="Arial" w:hAnsi="Arial" w:cs="Arial"/>
                <w:color w:val="auto"/>
                <w:sz w:val="20"/>
                <w:szCs w:val="20"/>
              </w:rPr>
              <w:tab/>
            </w:r>
            <w:r w:rsidRPr="0066060C">
              <w:rPr>
                <w:rFonts w:ascii="Arial" w:hAnsi="Arial" w:cs="Arial"/>
                <w:b/>
                <w:bCs/>
                <w:i/>
                <w:iCs/>
                <w:color w:val="auto"/>
                <w:sz w:val="20"/>
                <w:szCs w:val="20"/>
              </w:rPr>
              <w:t>Grades 6-8</w:t>
            </w:r>
          </w:p>
          <w:p w:rsidR="00670D20" w:rsidRDefault="00670D20" w:rsidP="0066060C">
            <w:pPr>
              <w:pStyle w:val="BodyText"/>
              <w:spacing w:after="0"/>
              <w:rPr>
                <w:rFonts w:cs="Times New Roman"/>
              </w:rPr>
            </w:pPr>
            <w:r w:rsidRPr="0066060C">
              <w:rPr>
                <w:b/>
                <w:bCs/>
              </w:rPr>
              <w:t xml:space="preserve">(1) </w:t>
            </w:r>
            <w:r w:rsidRPr="0066060C">
              <w:t>Students read grade-level text with fluency and comprehension. Students are expected to adjust fluency when reading aloud grade-level text based on the reading purpose and the nature of the text.</w:t>
            </w:r>
          </w:p>
          <w:p w:rsidR="00670D20" w:rsidRPr="0066060C" w:rsidRDefault="00670D20" w:rsidP="0066060C">
            <w:pPr>
              <w:pStyle w:val="subparagrapha"/>
              <w:spacing w:before="0" w:beforeAutospacing="0" w:after="0" w:afterAutospacing="0"/>
              <w:ind w:left="0"/>
              <w:rPr>
                <w:rFonts w:ascii="Arial" w:hAnsi="Arial" w:cs="Arial"/>
                <w:color w:val="auto"/>
                <w:sz w:val="20"/>
                <w:szCs w:val="20"/>
              </w:rPr>
            </w:pPr>
            <w:r w:rsidRPr="0066060C">
              <w:rPr>
                <w:rFonts w:ascii="Arial" w:hAnsi="Arial" w:cs="Arial"/>
                <w:b/>
                <w:bCs/>
                <w:color w:val="auto"/>
                <w:sz w:val="20"/>
                <w:szCs w:val="20"/>
                <w:u w:val="single"/>
              </w:rPr>
              <w:t>c</w:t>
            </w:r>
          </w:p>
          <w:p w:rsidR="00670D20" w:rsidRPr="0066060C" w:rsidRDefault="00670D20" w:rsidP="0066060C">
            <w:pPr>
              <w:pStyle w:val="subparagrapha"/>
              <w:spacing w:before="0" w:beforeAutospacing="0" w:after="0" w:afterAutospacing="0"/>
              <w:ind w:left="0"/>
              <w:rPr>
                <w:rFonts w:ascii="Arial" w:hAnsi="Arial" w:cs="Arial"/>
                <w:b/>
                <w:bCs/>
                <w:color w:val="auto"/>
                <w:sz w:val="20"/>
                <w:szCs w:val="20"/>
                <w:u w:val="single"/>
              </w:rPr>
            </w:pPr>
            <w:smartTag w:uri="urn:schemas-microsoft-com:office:smarttags" w:element="place">
              <w:smartTag w:uri="urn:schemas-microsoft-com:office:smarttags" w:element="City">
                <w:r w:rsidRPr="0066060C">
                  <w:rPr>
                    <w:rFonts w:ascii="Arial" w:hAnsi="Arial" w:cs="Arial"/>
                    <w:b/>
                    <w:bCs/>
                    <w:color w:val="auto"/>
                    <w:sz w:val="20"/>
                    <w:szCs w:val="20"/>
                    <w:u w:val="single"/>
                  </w:rPr>
                  <w:t>Reading</w:t>
                </w:r>
              </w:smartTag>
            </w:smartTag>
            <w:r w:rsidRPr="0066060C">
              <w:rPr>
                <w:rFonts w:ascii="Arial" w:hAnsi="Arial" w:cs="Arial"/>
                <w:b/>
                <w:bCs/>
                <w:color w:val="auto"/>
                <w:sz w:val="20"/>
                <w:szCs w:val="20"/>
                <w:u w:val="single"/>
              </w:rPr>
              <w:t xml:space="preserve"> /Vocabulary</w:t>
            </w:r>
            <w:r w:rsidRPr="0066060C">
              <w:rPr>
                <w:rFonts w:ascii="Arial" w:hAnsi="Arial" w:cs="Arial"/>
                <w:color w:val="auto"/>
                <w:sz w:val="20"/>
                <w:szCs w:val="20"/>
              </w:rPr>
              <w:tab/>
            </w:r>
            <w:r w:rsidRPr="0066060C">
              <w:rPr>
                <w:rFonts w:ascii="Arial" w:hAnsi="Arial" w:cs="Arial"/>
                <w:b/>
                <w:bCs/>
                <w:i/>
                <w:iCs/>
                <w:color w:val="auto"/>
                <w:sz w:val="20"/>
                <w:szCs w:val="20"/>
              </w:rPr>
              <w:t>Grades 6-8</w:t>
            </w:r>
          </w:p>
          <w:p w:rsidR="00670D20" w:rsidRPr="0066060C" w:rsidRDefault="00670D20" w:rsidP="0066060C">
            <w:pPr>
              <w:autoSpaceDE w:val="0"/>
              <w:autoSpaceDN w:val="0"/>
              <w:adjustRightInd w:val="0"/>
            </w:pPr>
            <w:r w:rsidRPr="0066060C">
              <w:rPr>
                <w:b/>
                <w:bCs/>
              </w:rPr>
              <w:t xml:space="preserve">(1) </w:t>
            </w:r>
            <w:r w:rsidRPr="0066060C">
              <w:t>Students understand new vocabulary and use it when reading and writing.  Students are expected to:</w:t>
            </w:r>
          </w:p>
          <w:p w:rsidR="00670D20" w:rsidRPr="0066060C" w:rsidRDefault="00670D20" w:rsidP="0066060C">
            <w:pPr>
              <w:autoSpaceDE w:val="0"/>
              <w:autoSpaceDN w:val="0"/>
              <w:adjustRightInd w:val="0"/>
              <w:ind w:left="880" w:hanging="300"/>
            </w:pPr>
            <w:r w:rsidRPr="0066060C">
              <w:rPr>
                <w:b/>
                <w:bCs/>
              </w:rPr>
              <w:t>(A)</w:t>
            </w:r>
            <w:r w:rsidRPr="0066060C">
              <w:t>determine the meaning of grade-level academic English words derived from Latin, Greek, or other linguistic roots and affixes;</w:t>
            </w:r>
          </w:p>
          <w:p w:rsidR="00670D20" w:rsidRPr="0066060C" w:rsidRDefault="00670D20" w:rsidP="0066060C">
            <w:pPr>
              <w:autoSpaceDE w:val="0"/>
              <w:autoSpaceDN w:val="0"/>
              <w:adjustRightInd w:val="0"/>
              <w:ind w:left="880" w:hanging="300"/>
            </w:pPr>
            <w:r w:rsidRPr="0066060C">
              <w:rPr>
                <w:b/>
                <w:bCs/>
              </w:rPr>
              <w:t xml:space="preserve"> (E) </w:t>
            </w:r>
            <w:r w:rsidRPr="0066060C">
              <w:t>use a dictionary, a glossary, or a thesaurus (printed or electronic) to determine the meanings, syllabication, pronunciation, alternate word choices, and parts of speech of words</w:t>
            </w:r>
          </w:p>
          <w:p w:rsidR="00670D20" w:rsidRPr="0066060C" w:rsidRDefault="00670D20" w:rsidP="0066060C">
            <w:pPr>
              <w:shd w:val="clear" w:color="auto" w:fill="FFFFFF"/>
              <w:rPr>
                <w:rFonts w:cs="Times New Roman"/>
                <w:b/>
                <w:bCs/>
              </w:rPr>
            </w:pPr>
          </w:p>
          <w:p w:rsidR="00670D20" w:rsidRPr="0066060C" w:rsidRDefault="00670D20" w:rsidP="0066060C">
            <w:pPr>
              <w:shd w:val="clear" w:color="auto" w:fill="FFFFFF"/>
              <w:rPr>
                <w:b/>
                <w:bCs/>
                <w:i/>
                <w:iCs/>
              </w:rPr>
            </w:pPr>
            <w:smartTag w:uri="urn:schemas-microsoft-com:office:smarttags" w:element="place">
              <w:smartTag w:uri="urn:schemas-microsoft-com:office:smarttags" w:element="City">
                <w:r w:rsidRPr="0066060C">
                  <w:rPr>
                    <w:b/>
                    <w:bCs/>
                    <w:u w:val="single"/>
                  </w:rPr>
                  <w:t>Reading</w:t>
                </w:r>
              </w:smartTag>
            </w:smartTag>
            <w:r w:rsidRPr="0066060C">
              <w:rPr>
                <w:b/>
                <w:bCs/>
                <w:u w:val="single"/>
              </w:rPr>
              <w:t xml:space="preserve"> /Comprehension</w:t>
            </w:r>
            <w:r w:rsidRPr="0066060C">
              <w:t xml:space="preserve">        </w:t>
            </w:r>
            <w:r w:rsidRPr="0066060C">
              <w:rPr>
                <w:b/>
                <w:bCs/>
                <w:i/>
                <w:iCs/>
              </w:rPr>
              <w:t>Grades 6-8</w:t>
            </w:r>
          </w:p>
          <w:p w:rsidR="00670D20" w:rsidRPr="0066060C" w:rsidRDefault="00670D20" w:rsidP="0066060C">
            <w:pPr>
              <w:shd w:val="clear" w:color="auto" w:fill="FFFFFF"/>
            </w:pPr>
            <w:r w:rsidRPr="0066060C">
              <w:rPr>
                <w:b/>
                <w:bCs/>
              </w:rPr>
              <w:t xml:space="preserve">(10) </w:t>
            </w:r>
            <w:r w:rsidRPr="0066060C">
              <w:t xml:space="preserve">Students analyze, make inferences and draw conclusions about expository text and provide evidence from text to support their understanding. Students are expected to: </w:t>
            </w:r>
          </w:p>
          <w:p w:rsidR="00670D20" w:rsidRPr="0066060C" w:rsidRDefault="00670D20" w:rsidP="0066060C">
            <w:pPr>
              <w:shd w:val="clear" w:color="auto" w:fill="FFFFFF"/>
              <w:rPr>
                <w:b/>
                <w:bCs/>
              </w:rPr>
            </w:pPr>
            <w:r w:rsidRPr="0066060C">
              <w:rPr>
                <w:b/>
                <w:bCs/>
              </w:rPr>
              <w:t>Grade 6</w:t>
            </w:r>
          </w:p>
          <w:p w:rsidR="00670D20" w:rsidRPr="0066060C" w:rsidRDefault="00670D20" w:rsidP="0066060C">
            <w:pPr>
              <w:numPr>
                <w:ilvl w:val="0"/>
                <w:numId w:val="18"/>
              </w:numPr>
              <w:shd w:val="clear" w:color="auto" w:fill="FFFFFF"/>
            </w:pPr>
            <w:r w:rsidRPr="0066060C">
              <w:t>summarize the main ideas and supporting details in text, demonstrating an understanding that a summary does not include opinions</w:t>
            </w:r>
          </w:p>
          <w:p w:rsidR="00670D20" w:rsidRPr="0066060C" w:rsidRDefault="00670D20" w:rsidP="0066060C">
            <w:pPr>
              <w:shd w:val="clear" w:color="auto" w:fill="FFFFFF"/>
              <w:rPr>
                <w:rFonts w:cs="Times New Roman"/>
              </w:rPr>
            </w:pPr>
            <w:r w:rsidRPr="0066060C">
              <w:rPr>
                <w:b/>
                <w:bCs/>
              </w:rPr>
              <w:t>Grade 7</w:t>
            </w:r>
          </w:p>
          <w:p w:rsidR="00670D20" w:rsidRPr="0066060C" w:rsidRDefault="00670D20" w:rsidP="0066060C">
            <w:pPr>
              <w:numPr>
                <w:ilvl w:val="0"/>
                <w:numId w:val="19"/>
              </w:numPr>
              <w:shd w:val="clear" w:color="auto" w:fill="FFFFFF"/>
              <w:tabs>
                <w:tab w:val="clear" w:pos="840"/>
                <w:tab w:val="num" w:pos="980"/>
              </w:tabs>
              <w:ind w:hanging="260"/>
            </w:pPr>
            <w:r w:rsidRPr="0066060C">
              <w:t xml:space="preserve">evaluate the summary of the original text for accuracy of the main ideas, </w:t>
            </w:r>
          </w:p>
          <w:p w:rsidR="00670D20" w:rsidRPr="0066060C" w:rsidRDefault="00670D20" w:rsidP="0066060C">
            <w:pPr>
              <w:shd w:val="clear" w:color="auto" w:fill="FFFFFF"/>
              <w:ind w:left="880" w:firstLine="100"/>
            </w:pPr>
            <w:r w:rsidRPr="0066060C">
              <w:t>supporting details, and overall meaning</w:t>
            </w:r>
          </w:p>
          <w:p w:rsidR="00670D20" w:rsidRPr="0066060C" w:rsidRDefault="00670D20" w:rsidP="0066060C">
            <w:pPr>
              <w:shd w:val="clear" w:color="auto" w:fill="FFFFFF"/>
              <w:rPr>
                <w:b/>
                <w:bCs/>
              </w:rPr>
            </w:pPr>
            <w:r w:rsidRPr="0066060C">
              <w:rPr>
                <w:b/>
                <w:bCs/>
              </w:rPr>
              <w:t>Grade 8</w:t>
            </w:r>
          </w:p>
          <w:p w:rsidR="00670D20" w:rsidRPr="0066060C" w:rsidRDefault="00670D20" w:rsidP="0066060C">
            <w:pPr>
              <w:numPr>
                <w:ilvl w:val="0"/>
                <w:numId w:val="20"/>
              </w:numPr>
              <w:shd w:val="clear" w:color="auto" w:fill="FFFFFF"/>
            </w:pPr>
            <w:r w:rsidRPr="0066060C">
              <w:t>summarize the main ideas, supporting details, and relationships among ideas in text succinctly in ways that maintain meaning and logical order</w:t>
            </w:r>
          </w:p>
          <w:p w:rsidR="00670D20" w:rsidRPr="0066060C" w:rsidRDefault="00670D20" w:rsidP="0066060C">
            <w:pPr>
              <w:pStyle w:val="subparagrapha"/>
              <w:spacing w:before="0" w:beforeAutospacing="0" w:after="0" w:afterAutospacing="0"/>
              <w:ind w:left="0"/>
              <w:rPr>
                <w:rFonts w:ascii="Arial" w:hAnsi="Arial" w:cs="Arial"/>
                <w:color w:val="auto"/>
                <w:sz w:val="20"/>
                <w:szCs w:val="20"/>
              </w:rPr>
            </w:pPr>
            <w:r w:rsidRPr="0066060C">
              <w:rPr>
                <w:rFonts w:ascii="Arial" w:hAnsi="Arial" w:cs="Arial"/>
                <w:b/>
                <w:bCs/>
                <w:color w:val="auto"/>
                <w:sz w:val="20"/>
                <w:szCs w:val="20"/>
                <w:u w:val="single"/>
              </w:rPr>
              <w:t>Writing/Writing Process</w:t>
            </w:r>
            <w:r w:rsidRPr="0066060C">
              <w:rPr>
                <w:rFonts w:ascii="Arial" w:hAnsi="Arial" w:cs="Arial"/>
                <w:color w:val="auto"/>
                <w:sz w:val="20"/>
                <w:szCs w:val="20"/>
              </w:rPr>
              <w:tab/>
            </w:r>
          </w:p>
          <w:p w:rsidR="00670D20" w:rsidRPr="0066060C" w:rsidRDefault="00670D20" w:rsidP="0066060C">
            <w:pPr>
              <w:pStyle w:val="subparagrapha"/>
              <w:spacing w:before="0" w:beforeAutospacing="0" w:after="0" w:afterAutospacing="0"/>
              <w:ind w:left="0"/>
              <w:rPr>
                <w:rFonts w:ascii="Arial" w:hAnsi="Arial" w:cs="Arial"/>
                <w:color w:val="auto"/>
                <w:sz w:val="20"/>
                <w:szCs w:val="20"/>
              </w:rPr>
            </w:pPr>
            <w:r w:rsidRPr="0066060C">
              <w:rPr>
                <w:rFonts w:ascii="Arial" w:hAnsi="Arial" w:cs="Arial"/>
                <w:b/>
                <w:bCs/>
                <w:color w:val="auto"/>
                <w:sz w:val="20"/>
                <w:szCs w:val="20"/>
              </w:rPr>
              <w:t xml:space="preserve">(14) </w:t>
            </w:r>
            <w:r w:rsidRPr="0066060C">
              <w:rPr>
                <w:rFonts w:ascii="Arial" w:hAnsi="Arial" w:cs="Arial"/>
                <w:color w:val="auto"/>
                <w:sz w:val="20"/>
                <w:szCs w:val="20"/>
              </w:rPr>
              <w:t>Students use elements of the writing process (planning, drafting, revising, editing, and publishing) to compose text. Students are expected to:</w:t>
            </w:r>
          </w:p>
          <w:p w:rsidR="00670D20" w:rsidRPr="0066060C" w:rsidRDefault="00670D20" w:rsidP="0066060C">
            <w:pPr>
              <w:autoSpaceDE w:val="0"/>
              <w:autoSpaceDN w:val="0"/>
              <w:adjustRightInd w:val="0"/>
              <w:rPr>
                <w:rFonts w:cs="Times New Roman"/>
                <w:i/>
                <w:iCs/>
                <w:u w:val="single"/>
              </w:rPr>
            </w:pPr>
            <w:r w:rsidRPr="0066060C">
              <w:rPr>
                <w:b/>
                <w:bCs/>
                <w:i/>
                <w:iCs/>
              </w:rPr>
              <w:t>Grade 6</w:t>
            </w:r>
          </w:p>
          <w:p w:rsidR="00670D20" w:rsidRPr="0066060C" w:rsidRDefault="00670D20" w:rsidP="0066060C">
            <w:pPr>
              <w:autoSpaceDE w:val="0"/>
              <w:autoSpaceDN w:val="0"/>
              <w:adjustRightInd w:val="0"/>
            </w:pPr>
            <w:r w:rsidRPr="0066060C">
              <w:rPr>
                <w:rFonts w:cs="Times New Roman"/>
                <w:b/>
                <w:bCs/>
              </w:rPr>
              <w:tab/>
            </w:r>
            <w:r w:rsidRPr="0066060C">
              <w:rPr>
                <w:b/>
                <w:bCs/>
              </w:rPr>
              <w:t>(A)</w:t>
            </w:r>
            <w:r w:rsidRPr="0066060C">
              <w:t xml:space="preserve"> plan a first draft by selecting a genre appropriate for conveying the intended </w:t>
            </w:r>
            <w:r w:rsidRPr="0066060C">
              <w:tab/>
              <w:t xml:space="preserve">meaning to an audience, determining appropriate topics through a range of </w:t>
            </w:r>
            <w:r w:rsidRPr="0066060C">
              <w:tab/>
              <w:t xml:space="preserve">strategies (e.g., discussion, background reading, personal interests, interviews), and </w:t>
            </w:r>
            <w:r w:rsidRPr="0066060C">
              <w:tab/>
              <w:t xml:space="preserve">developing a thesis or controlling idea; </w:t>
            </w:r>
          </w:p>
          <w:p w:rsidR="00670D20" w:rsidRPr="0066060C" w:rsidRDefault="00670D20" w:rsidP="0066060C">
            <w:pPr>
              <w:autoSpaceDE w:val="0"/>
              <w:autoSpaceDN w:val="0"/>
              <w:adjustRightInd w:val="0"/>
            </w:pPr>
            <w:r w:rsidRPr="0066060C">
              <w:rPr>
                <w:rFonts w:cs="Times New Roman"/>
                <w:b/>
                <w:bCs/>
              </w:rPr>
              <w:tab/>
            </w:r>
            <w:r w:rsidRPr="0066060C">
              <w:rPr>
                <w:b/>
                <w:bCs/>
              </w:rPr>
              <w:t xml:space="preserve">(B) </w:t>
            </w:r>
            <w:r w:rsidRPr="0066060C">
              <w:t xml:space="preserve">develop drafts by choosing an appropriate organizational strategy (e.g., </w:t>
            </w:r>
            <w:r w:rsidRPr="0066060C">
              <w:tab/>
              <w:t xml:space="preserve">sequence of events, cause-effect, compare-contrast) and building on ideas to create </w:t>
            </w:r>
            <w:r w:rsidRPr="0066060C">
              <w:tab/>
              <w:t xml:space="preserve">a focused, organized, and coherent piece of writing; </w:t>
            </w:r>
          </w:p>
          <w:p w:rsidR="00670D20" w:rsidRPr="0066060C" w:rsidRDefault="00670D20" w:rsidP="0066060C">
            <w:pPr>
              <w:autoSpaceDE w:val="0"/>
              <w:autoSpaceDN w:val="0"/>
              <w:adjustRightInd w:val="0"/>
            </w:pPr>
            <w:r w:rsidRPr="0066060C">
              <w:rPr>
                <w:rFonts w:cs="Times New Roman"/>
                <w:b/>
                <w:bCs/>
              </w:rPr>
              <w:tab/>
            </w:r>
            <w:r w:rsidRPr="0066060C">
              <w:rPr>
                <w:b/>
                <w:bCs/>
              </w:rPr>
              <w:t>(C)</w:t>
            </w:r>
            <w:r w:rsidRPr="0066060C">
              <w:t xml:space="preserve"> revise drafts to clarify meaning, enhance style, include simple and compound </w:t>
            </w:r>
            <w:r w:rsidRPr="0066060C">
              <w:tab/>
              <w:t xml:space="preserve">sentences, and improve transitions by adding, deleting, combining, and rearranging </w:t>
            </w:r>
            <w:r w:rsidRPr="0066060C">
              <w:tab/>
              <w:t xml:space="preserve">sentences or larger units of text after rethinking how well questions of purpose, </w:t>
            </w:r>
            <w:r w:rsidRPr="0066060C">
              <w:tab/>
              <w:t>audience, and genre have been addressed;</w:t>
            </w:r>
          </w:p>
          <w:p w:rsidR="00670D20" w:rsidRPr="0066060C" w:rsidRDefault="00670D20" w:rsidP="0066060C">
            <w:pPr>
              <w:autoSpaceDE w:val="0"/>
              <w:autoSpaceDN w:val="0"/>
              <w:adjustRightInd w:val="0"/>
            </w:pPr>
            <w:r w:rsidRPr="0066060C">
              <w:rPr>
                <w:rFonts w:cs="Times New Roman"/>
                <w:b/>
                <w:bCs/>
              </w:rPr>
              <w:tab/>
            </w:r>
            <w:r w:rsidRPr="0066060C">
              <w:rPr>
                <w:b/>
                <w:bCs/>
              </w:rPr>
              <w:t xml:space="preserve">(D) </w:t>
            </w:r>
            <w:r w:rsidRPr="0066060C">
              <w:t>edit drafts for grammar, mechanics, and spelling;</w:t>
            </w:r>
          </w:p>
          <w:p w:rsidR="00670D20" w:rsidRPr="0066060C" w:rsidRDefault="00670D20" w:rsidP="0066060C">
            <w:pPr>
              <w:autoSpaceDE w:val="0"/>
              <w:autoSpaceDN w:val="0"/>
              <w:adjustRightInd w:val="0"/>
              <w:rPr>
                <w:rFonts w:cs="Times New Roman"/>
                <w:b/>
                <w:bCs/>
              </w:rPr>
            </w:pPr>
            <w:r w:rsidRPr="0066060C">
              <w:rPr>
                <w:rFonts w:cs="Times New Roman"/>
                <w:b/>
                <w:bCs/>
              </w:rPr>
              <w:tab/>
            </w:r>
            <w:r w:rsidRPr="0066060C">
              <w:rPr>
                <w:b/>
                <w:bCs/>
              </w:rPr>
              <w:t>(E)</w:t>
            </w:r>
            <w:r w:rsidRPr="0066060C">
              <w:t xml:space="preserve"> revise final draft in response to feedback from peers and teacher and publish </w:t>
            </w:r>
            <w:r w:rsidRPr="0066060C">
              <w:tab/>
              <w:t>written work for appropriate audiences.</w:t>
            </w:r>
          </w:p>
          <w:p w:rsidR="00670D20" w:rsidRPr="0066060C" w:rsidRDefault="00670D20" w:rsidP="0066060C">
            <w:pPr>
              <w:autoSpaceDE w:val="0"/>
              <w:autoSpaceDN w:val="0"/>
              <w:adjustRightInd w:val="0"/>
              <w:rPr>
                <w:rFonts w:cs="Times New Roman"/>
              </w:rPr>
            </w:pPr>
            <w:r w:rsidRPr="0066060C">
              <w:rPr>
                <w:b/>
                <w:bCs/>
                <w:i/>
                <w:iCs/>
              </w:rPr>
              <w:t>Grades 7-8</w:t>
            </w:r>
          </w:p>
          <w:p w:rsidR="00670D20" w:rsidRPr="0066060C" w:rsidRDefault="00670D20" w:rsidP="0066060C">
            <w:pPr>
              <w:autoSpaceDE w:val="0"/>
              <w:autoSpaceDN w:val="0"/>
              <w:adjustRightInd w:val="0"/>
            </w:pPr>
            <w:r w:rsidRPr="0066060C">
              <w:rPr>
                <w:rFonts w:cs="Times New Roman"/>
                <w:b/>
                <w:bCs/>
              </w:rPr>
              <w:tab/>
            </w:r>
            <w:r w:rsidRPr="0066060C">
              <w:rPr>
                <w:b/>
                <w:bCs/>
              </w:rPr>
              <w:t>(A)</w:t>
            </w:r>
            <w:r w:rsidRPr="0066060C">
              <w:t xml:space="preserve"> plan a first draft by selecting a genre appropriate for conveying the intended </w:t>
            </w:r>
            <w:r w:rsidRPr="0066060C">
              <w:tab/>
              <w:t xml:space="preserve">meaning to an audience, determining appropriate topics through a range of </w:t>
            </w:r>
            <w:r w:rsidRPr="0066060C">
              <w:tab/>
              <w:t xml:space="preserve">strategies (e.g., discussion, background reading, personal interests, interviews), and </w:t>
            </w:r>
            <w:r w:rsidRPr="0066060C">
              <w:tab/>
              <w:t xml:space="preserve">developing a thesis or controlling idea; </w:t>
            </w:r>
          </w:p>
          <w:p w:rsidR="00670D20" w:rsidRPr="0066060C" w:rsidRDefault="00670D20" w:rsidP="0066060C">
            <w:pPr>
              <w:autoSpaceDE w:val="0"/>
              <w:autoSpaceDN w:val="0"/>
              <w:adjustRightInd w:val="0"/>
            </w:pPr>
            <w:r w:rsidRPr="0066060C">
              <w:rPr>
                <w:rFonts w:cs="Times New Roman"/>
                <w:b/>
                <w:bCs/>
              </w:rPr>
              <w:tab/>
            </w:r>
            <w:r w:rsidRPr="0066060C">
              <w:rPr>
                <w:b/>
                <w:bCs/>
              </w:rPr>
              <w:t>(B)</w:t>
            </w:r>
            <w:r w:rsidRPr="0066060C">
              <w:t xml:space="preserve"> develop drafts by choosing an appropriate organizational strategy (e.g., </w:t>
            </w:r>
            <w:r w:rsidRPr="0066060C">
              <w:tab/>
              <w:t xml:space="preserve">sequence of events, cause-effect, compare-contrast) and building on ideas to create </w:t>
            </w:r>
            <w:r w:rsidRPr="0066060C">
              <w:tab/>
              <w:t xml:space="preserve">a focused, organized, and coherent piece of writing; </w:t>
            </w:r>
          </w:p>
          <w:p w:rsidR="00670D20" w:rsidRPr="0066060C" w:rsidRDefault="00670D20" w:rsidP="0066060C">
            <w:pPr>
              <w:autoSpaceDE w:val="0"/>
              <w:autoSpaceDN w:val="0"/>
              <w:adjustRightInd w:val="0"/>
            </w:pPr>
            <w:r w:rsidRPr="0066060C">
              <w:rPr>
                <w:rFonts w:cs="Times New Roman"/>
                <w:b/>
                <w:bCs/>
              </w:rPr>
              <w:tab/>
            </w:r>
            <w:r w:rsidRPr="0066060C">
              <w:rPr>
                <w:b/>
                <w:bCs/>
              </w:rPr>
              <w:t>(C)</w:t>
            </w:r>
            <w:r w:rsidRPr="0066060C">
              <w:t xml:space="preserve"> revise drafts to ensure precise word choice and vivid images; consistent point of </w:t>
            </w:r>
            <w:r w:rsidRPr="0066060C">
              <w:tab/>
              <w:t xml:space="preserve">view; use of simple, compound, and complex sentences; internal and external </w:t>
            </w:r>
            <w:r w:rsidRPr="0066060C">
              <w:tab/>
              <w:t>coherence; and the</w:t>
            </w:r>
          </w:p>
          <w:p w:rsidR="00670D20" w:rsidRPr="0066060C" w:rsidRDefault="00670D20" w:rsidP="0066060C">
            <w:pPr>
              <w:autoSpaceDE w:val="0"/>
              <w:autoSpaceDN w:val="0"/>
              <w:adjustRightInd w:val="0"/>
            </w:pPr>
            <w:r w:rsidRPr="0066060C">
              <w:tab/>
              <w:t xml:space="preserve">use of effective transitions after rethinking how well questions of purpose, audience, </w:t>
            </w:r>
            <w:r w:rsidRPr="0066060C">
              <w:tab/>
              <w:t>and genre have been addressed;</w:t>
            </w:r>
          </w:p>
          <w:p w:rsidR="00670D20" w:rsidRPr="0066060C" w:rsidRDefault="00670D20" w:rsidP="0066060C">
            <w:pPr>
              <w:autoSpaceDE w:val="0"/>
              <w:autoSpaceDN w:val="0"/>
              <w:adjustRightInd w:val="0"/>
            </w:pPr>
            <w:r w:rsidRPr="0066060C">
              <w:rPr>
                <w:rFonts w:cs="Times New Roman"/>
                <w:b/>
                <w:bCs/>
              </w:rPr>
              <w:tab/>
            </w:r>
            <w:r w:rsidRPr="0066060C">
              <w:rPr>
                <w:b/>
                <w:bCs/>
              </w:rPr>
              <w:t xml:space="preserve">(D) </w:t>
            </w:r>
            <w:r w:rsidRPr="0066060C">
              <w:t>edit drafts for grammar, mechanics, and spelling;</w:t>
            </w:r>
          </w:p>
          <w:p w:rsidR="00670D20" w:rsidRPr="0066060C" w:rsidRDefault="00670D20" w:rsidP="0066060C">
            <w:pPr>
              <w:autoSpaceDE w:val="0"/>
              <w:autoSpaceDN w:val="0"/>
              <w:adjustRightInd w:val="0"/>
              <w:rPr>
                <w:rFonts w:cs="Times New Roman"/>
                <w:b/>
                <w:bCs/>
              </w:rPr>
            </w:pPr>
            <w:r w:rsidRPr="0066060C">
              <w:rPr>
                <w:rFonts w:cs="Times New Roman"/>
                <w:b/>
                <w:bCs/>
              </w:rPr>
              <w:tab/>
            </w:r>
            <w:r w:rsidRPr="0066060C">
              <w:rPr>
                <w:b/>
                <w:bCs/>
              </w:rPr>
              <w:t>(E)</w:t>
            </w:r>
            <w:r w:rsidRPr="0066060C">
              <w:t xml:space="preserve"> revise final draft in response to feedback from peers and teacher and publish </w:t>
            </w:r>
            <w:r w:rsidRPr="0066060C">
              <w:tab/>
              <w:t>written work for appropriate audiences.</w:t>
            </w:r>
          </w:p>
          <w:p w:rsidR="00670D20" w:rsidRPr="0066060C" w:rsidRDefault="00670D20" w:rsidP="0066060C">
            <w:pPr>
              <w:shd w:val="clear" w:color="auto" w:fill="FFFFFF"/>
              <w:rPr>
                <w:rFonts w:cs="Times New Roman"/>
              </w:rPr>
            </w:pPr>
          </w:p>
          <w:p w:rsidR="00670D20" w:rsidRPr="0066060C" w:rsidRDefault="00670D20" w:rsidP="0066060C">
            <w:pPr>
              <w:pStyle w:val="subparagrapha"/>
              <w:spacing w:before="0" w:beforeAutospacing="0" w:after="0" w:afterAutospacing="0"/>
              <w:ind w:left="0"/>
              <w:rPr>
                <w:rFonts w:ascii="Arial" w:hAnsi="Arial" w:cs="Arial"/>
                <w:color w:val="auto"/>
                <w:sz w:val="20"/>
                <w:szCs w:val="20"/>
              </w:rPr>
            </w:pPr>
            <w:r w:rsidRPr="0066060C">
              <w:rPr>
                <w:rFonts w:ascii="Arial" w:hAnsi="Arial" w:cs="Arial"/>
                <w:b/>
                <w:bCs/>
                <w:color w:val="auto"/>
                <w:sz w:val="20"/>
                <w:szCs w:val="20"/>
                <w:u w:val="single"/>
              </w:rPr>
              <w:t>Listening/Speaking</w:t>
            </w:r>
            <w:r w:rsidRPr="0066060C">
              <w:rPr>
                <w:rFonts w:ascii="Arial" w:hAnsi="Arial" w:cs="Arial"/>
                <w:color w:val="auto"/>
                <w:sz w:val="20"/>
                <w:szCs w:val="20"/>
              </w:rPr>
              <w:tab/>
            </w:r>
          </w:p>
          <w:p w:rsidR="00670D20" w:rsidRPr="0066060C" w:rsidRDefault="00670D20" w:rsidP="0066060C">
            <w:pPr>
              <w:pStyle w:val="subparagrapha"/>
              <w:spacing w:before="0" w:beforeAutospacing="0" w:after="0" w:afterAutospacing="0"/>
              <w:ind w:left="0"/>
              <w:rPr>
                <w:rFonts w:ascii="Arial" w:hAnsi="Arial" w:cs="Arial"/>
                <w:color w:val="auto"/>
                <w:sz w:val="20"/>
                <w:szCs w:val="20"/>
              </w:rPr>
            </w:pPr>
            <w:r w:rsidRPr="0066060C">
              <w:rPr>
                <w:rFonts w:ascii="Arial" w:hAnsi="Arial" w:cs="Arial"/>
                <w:b/>
                <w:bCs/>
                <w:color w:val="auto"/>
                <w:sz w:val="20"/>
                <w:szCs w:val="20"/>
              </w:rPr>
              <w:t>(26)</w:t>
            </w:r>
            <w:r w:rsidRPr="0066060C">
              <w:rPr>
                <w:rFonts w:ascii="Arial" w:hAnsi="Arial" w:cs="Arial"/>
                <w:color w:val="auto"/>
                <w:sz w:val="20"/>
                <w:szCs w:val="20"/>
              </w:rPr>
              <w:t xml:space="preserve"> Students use comprehension skills to listen attentively to others in formal and informal settings. Students will continue to apply earlier standards with greater complexity. Students are expected to:</w:t>
            </w:r>
          </w:p>
          <w:p w:rsidR="00670D20" w:rsidRPr="0066060C" w:rsidRDefault="00670D20" w:rsidP="0066060C">
            <w:pPr>
              <w:pStyle w:val="subparagrapha"/>
              <w:spacing w:before="0" w:beforeAutospacing="0" w:after="0" w:afterAutospacing="0"/>
              <w:ind w:left="0"/>
              <w:rPr>
                <w:rFonts w:ascii="Arial" w:hAnsi="Arial" w:cs="Arial"/>
                <w:color w:val="auto"/>
                <w:sz w:val="20"/>
                <w:szCs w:val="20"/>
              </w:rPr>
            </w:pPr>
            <w:r w:rsidRPr="0066060C">
              <w:rPr>
                <w:rFonts w:ascii="Arial" w:hAnsi="Arial" w:cs="Arial"/>
                <w:b/>
                <w:bCs/>
                <w:i/>
                <w:iCs/>
                <w:color w:val="auto"/>
                <w:sz w:val="20"/>
                <w:szCs w:val="20"/>
              </w:rPr>
              <w:t>Grade 6</w:t>
            </w:r>
          </w:p>
          <w:p w:rsidR="00670D20" w:rsidRPr="0066060C" w:rsidRDefault="00670D20" w:rsidP="0066060C">
            <w:pPr>
              <w:autoSpaceDE w:val="0"/>
              <w:autoSpaceDN w:val="0"/>
              <w:adjustRightInd w:val="0"/>
            </w:pPr>
            <w:r w:rsidRPr="0066060C">
              <w:rPr>
                <w:rFonts w:cs="Times New Roman"/>
                <w:b/>
                <w:bCs/>
              </w:rPr>
              <w:tab/>
            </w:r>
            <w:r w:rsidRPr="0066060C">
              <w:rPr>
                <w:b/>
                <w:bCs/>
              </w:rPr>
              <w:t>(A)</w:t>
            </w:r>
            <w:r w:rsidRPr="0066060C">
              <w:t xml:space="preserve"> listen to and interpret a speaker’s messages (both verbal and nonverbal) and ask </w:t>
            </w:r>
            <w:r w:rsidRPr="0066060C">
              <w:tab/>
              <w:t xml:space="preserve">questions to clarify the speaker’s purpose and perspective; </w:t>
            </w:r>
            <w:r w:rsidRPr="0066060C">
              <w:br/>
            </w:r>
            <w:r w:rsidRPr="0066060C">
              <w:rPr>
                <w:rFonts w:cs="Times New Roman"/>
                <w:b/>
                <w:bCs/>
              </w:rPr>
              <w:tab/>
            </w:r>
            <w:r w:rsidRPr="0066060C">
              <w:rPr>
                <w:b/>
                <w:bCs/>
              </w:rPr>
              <w:t>(B)</w:t>
            </w:r>
            <w:r w:rsidRPr="0066060C">
              <w:t xml:space="preserve"> follow and give oral instructions that include multiple action steps;</w:t>
            </w:r>
          </w:p>
          <w:p w:rsidR="00670D20" w:rsidRPr="0066060C" w:rsidRDefault="00670D20" w:rsidP="0066060C">
            <w:pPr>
              <w:autoSpaceDE w:val="0"/>
              <w:autoSpaceDN w:val="0"/>
              <w:adjustRightInd w:val="0"/>
            </w:pPr>
            <w:r w:rsidRPr="0066060C">
              <w:rPr>
                <w:rFonts w:cs="Times New Roman"/>
                <w:b/>
                <w:bCs/>
              </w:rPr>
              <w:tab/>
            </w:r>
            <w:r w:rsidRPr="0066060C">
              <w:rPr>
                <w:b/>
                <w:bCs/>
              </w:rPr>
              <w:t>(C)</w:t>
            </w:r>
            <w:r w:rsidRPr="0066060C">
              <w:t xml:space="preserve"> paraphrase the major ideas and supporting evidence in formal and informal </w:t>
            </w:r>
            <w:r w:rsidRPr="0066060C">
              <w:tab/>
              <w:t>presentations.</w:t>
            </w:r>
          </w:p>
          <w:p w:rsidR="00670D20" w:rsidRPr="0066060C" w:rsidRDefault="00670D20" w:rsidP="0066060C">
            <w:pPr>
              <w:autoSpaceDE w:val="0"/>
              <w:autoSpaceDN w:val="0"/>
              <w:adjustRightInd w:val="0"/>
              <w:rPr>
                <w:b/>
                <w:bCs/>
                <w:i/>
                <w:iCs/>
              </w:rPr>
            </w:pPr>
            <w:r w:rsidRPr="0066060C">
              <w:rPr>
                <w:b/>
                <w:bCs/>
                <w:i/>
                <w:iCs/>
              </w:rPr>
              <w:t>Grades 7-8</w:t>
            </w:r>
          </w:p>
          <w:p w:rsidR="00670D20" w:rsidRPr="0066060C" w:rsidRDefault="00670D20" w:rsidP="0066060C">
            <w:pPr>
              <w:autoSpaceDE w:val="0"/>
              <w:autoSpaceDN w:val="0"/>
              <w:adjustRightInd w:val="0"/>
              <w:rPr>
                <w:rFonts w:cs="Times New Roman"/>
              </w:rPr>
            </w:pPr>
            <w:r w:rsidRPr="0066060C">
              <w:rPr>
                <w:rFonts w:cs="Times New Roman"/>
              </w:rPr>
              <w:tab/>
            </w:r>
            <w:r w:rsidRPr="0066060C">
              <w:rPr>
                <w:b/>
                <w:bCs/>
              </w:rPr>
              <w:t>(A)</w:t>
            </w:r>
            <w:r w:rsidRPr="0066060C">
              <w:t xml:space="preserve"> listen to and interpret a speaker’s purpose by explaining the content, evaluating </w:t>
            </w:r>
            <w:r w:rsidRPr="0066060C">
              <w:tab/>
              <w:t xml:space="preserve">the delivery of the presentation, and asking questions or making comments about </w:t>
            </w:r>
            <w:r w:rsidRPr="0066060C">
              <w:tab/>
              <w:t xml:space="preserve">the evidence that supports a speaker’s claims; </w:t>
            </w:r>
            <w:r w:rsidRPr="0066060C">
              <w:br/>
            </w:r>
            <w:r w:rsidRPr="0066060C">
              <w:tab/>
            </w:r>
            <w:r w:rsidRPr="0066060C">
              <w:rPr>
                <w:b/>
                <w:bCs/>
              </w:rPr>
              <w:t>(B)</w:t>
            </w:r>
            <w:r w:rsidRPr="0066060C">
              <w:t xml:space="preserve"> follow and give complex oral instructions to perform specific tasks, answer </w:t>
            </w:r>
            <w:r w:rsidRPr="0066060C">
              <w:tab/>
              <w:t>questions, or solve problems;</w:t>
            </w:r>
          </w:p>
          <w:p w:rsidR="00670D20" w:rsidRPr="00295A91" w:rsidRDefault="00670D20" w:rsidP="00F77B5D">
            <w:pPr>
              <w:pStyle w:val="Default"/>
              <w:rPr>
                <w:rFonts w:cs="Times New Roman"/>
                <w:b/>
                <w:bCs/>
                <w:sz w:val="20"/>
                <w:szCs w:val="20"/>
              </w:rPr>
            </w:pPr>
          </w:p>
          <w:p w:rsidR="00670D20" w:rsidRDefault="00670D20" w:rsidP="00F77B5D">
            <w:pPr>
              <w:shd w:val="clear" w:color="auto" w:fill="FFFFFF"/>
              <w:rPr>
                <w:rFonts w:cs="Times New Roman"/>
              </w:rPr>
            </w:pPr>
            <w:r>
              <w:rPr>
                <w:b/>
                <w:bCs/>
                <w:u w:val="single"/>
              </w:rPr>
              <w:t xml:space="preserve">Focus ELPS: </w:t>
            </w:r>
            <w:hyperlink r:id="rId5" w:history="1">
              <w:r w:rsidRPr="007E3630">
                <w:rPr>
                  <w:rStyle w:val="Hyperlink"/>
                </w:rPr>
                <w:t>ELPS Introduction</w:t>
              </w:r>
            </w:hyperlink>
          </w:p>
          <w:p w:rsidR="00670D20" w:rsidRDefault="00670D20" w:rsidP="00F77B5D">
            <w:pPr>
              <w:pStyle w:val="subparagrapha"/>
              <w:spacing w:before="0" w:beforeAutospacing="0" w:after="0" w:afterAutospacing="0"/>
              <w:ind w:left="0"/>
              <w:rPr>
                <w:rFonts w:ascii="Arial" w:hAnsi="Arial" w:cs="Arial"/>
                <w:color w:val="000000"/>
                <w:sz w:val="20"/>
                <w:szCs w:val="20"/>
              </w:rPr>
            </w:pPr>
            <w:r>
              <w:rPr>
                <w:rFonts w:ascii="Arial" w:hAnsi="Arial" w:cs="Arial"/>
                <w:color w:val="000000"/>
                <w:sz w:val="20"/>
                <w:szCs w:val="20"/>
              </w:rPr>
              <w:t xml:space="preserve">Teachers </w:t>
            </w:r>
            <w:r w:rsidRPr="004E702A">
              <w:rPr>
                <w:rFonts w:ascii="Arial" w:hAnsi="Arial" w:cs="Arial"/>
                <w:color w:val="000000"/>
                <w:sz w:val="20"/>
                <w:szCs w:val="20"/>
              </w:rPr>
              <w:t>provide intensive and ongoing foundational second language acquisition instruction to ELLs in Grade 3 or higher who are at the beginning or intermediate level of English language proficiency in listening, speaking, reading, and/or writing as determined by the state’s English language proficiency assessment system. These ELLs require focused, targeted, and systematic second language acquisition instruction to provide them with the foundation of English language vocabulary, grammar, syntax, and English mechanics necessary to support content-based instruction and accelerated learning of English.</w:t>
            </w:r>
          </w:p>
          <w:p w:rsidR="00670D20" w:rsidRPr="00B14002" w:rsidRDefault="00670D20" w:rsidP="00F77B5D">
            <w:pPr>
              <w:pStyle w:val="subparagrapha"/>
              <w:spacing w:before="0" w:beforeAutospacing="0" w:after="0" w:afterAutospacing="0"/>
              <w:ind w:left="0"/>
              <w:rPr>
                <w:rFonts w:ascii="Arial" w:hAnsi="Arial" w:cs="Arial"/>
                <w:color w:val="999999"/>
                <w:sz w:val="20"/>
                <w:szCs w:val="20"/>
              </w:rPr>
            </w:pPr>
            <w:r>
              <w:rPr>
                <w:rFonts w:ascii="Arial" w:hAnsi="Arial" w:cs="Arial"/>
                <w:color w:val="999999"/>
                <w:sz w:val="20"/>
                <w:szCs w:val="20"/>
              </w:rPr>
              <w:t>Learning Strategies:</w:t>
            </w:r>
          </w:p>
          <w:p w:rsidR="00670D20" w:rsidRDefault="00670D20" w:rsidP="00F77B5D">
            <w:pPr>
              <w:pStyle w:val="subparagrapha"/>
              <w:spacing w:before="0" w:beforeAutospacing="0" w:after="0" w:afterAutospacing="0"/>
              <w:ind w:left="530"/>
              <w:rPr>
                <w:rFonts w:ascii="Arial" w:hAnsi="Arial" w:cs="Arial"/>
                <w:color w:val="000000"/>
                <w:sz w:val="20"/>
                <w:szCs w:val="20"/>
              </w:rPr>
            </w:pPr>
            <w:r>
              <w:rPr>
                <w:rFonts w:ascii="Arial" w:hAnsi="Arial" w:cs="Arial"/>
                <w:b/>
                <w:bCs/>
                <w:color w:val="000000"/>
                <w:sz w:val="20"/>
                <w:szCs w:val="20"/>
              </w:rPr>
              <w:t xml:space="preserve">(c1C) </w:t>
            </w:r>
            <w:r w:rsidRPr="004074EF">
              <w:rPr>
                <w:rFonts w:ascii="Arial" w:hAnsi="Arial" w:cs="Arial"/>
                <w:color w:val="auto"/>
                <w:sz w:val="20"/>
                <w:szCs w:val="20"/>
              </w:rPr>
              <w:t>use strategic learning techniques such as concept mapping, drawing, memorizing, comparing, contrasting, and reviewing to acquire basic and grade-level vocabulary;</w:t>
            </w:r>
          </w:p>
          <w:p w:rsidR="00670D20" w:rsidRDefault="00670D20" w:rsidP="00F77B5D">
            <w:pPr>
              <w:pStyle w:val="subparagrapha"/>
              <w:spacing w:before="0" w:beforeAutospacing="0" w:after="0" w:afterAutospacing="0"/>
              <w:ind w:left="530"/>
              <w:rPr>
                <w:rFonts w:ascii="Arial" w:hAnsi="Arial" w:cs="Arial"/>
                <w:color w:val="000000"/>
                <w:sz w:val="20"/>
                <w:szCs w:val="20"/>
              </w:rPr>
            </w:pPr>
            <w:r>
              <w:rPr>
                <w:rFonts w:ascii="Arial" w:hAnsi="Arial" w:cs="Arial"/>
                <w:b/>
                <w:bCs/>
                <w:color w:val="auto"/>
                <w:sz w:val="20"/>
                <w:szCs w:val="20"/>
              </w:rPr>
              <w:t>(c1D)</w:t>
            </w:r>
            <w:r w:rsidRPr="00AB38EB">
              <w:rPr>
                <w:rFonts w:ascii="Arial" w:hAnsi="Arial" w:cs="Arial"/>
                <w:color w:val="auto"/>
                <w:sz w:val="20"/>
                <w:szCs w:val="20"/>
              </w:rPr>
              <w:t>  speak using learning strategies such as requesting assistance, employing non</w:t>
            </w:r>
            <w:r w:rsidRPr="00AB38EB">
              <w:rPr>
                <w:rFonts w:ascii="Arial" w:hAnsi="Arial" w:cs="Arial"/>
                <w:strike/>
                <w:color w:val="auto"/>
                <w:sz w:val="20"/>
                <w:szCs w:val="20"/>
              </w:rPr>
              <w:t>-</w:t>
            </w:r>
            <w:r w:rsidRPr="00AB38EB">
              <w:rPr>
                <w:rFonts w:ascii="Arial" w:hAnsi="Arial" w:cs="Arial"/>
                <w:color w:val="auto"/>
                <w:sz w:val="20"/>
                <w:szCs w:val="20"/>
              </w:rPr>
              <w:t>verbal cues, and using synonyms and circumlocution (conveying ideas by defining or describing when exact English words are not known);</w:t>
            </w:r>
          </w:p>
          <w:p w:rsidR="00670D20" w:rsidRDefault="00670D20" w:rsidP="00F77B5D">
            <w:pPr>
              <w:pStyle w:val="subparagrapha"/>
              <w:spacing w:before="0" w:beforeAutospacing="0" w:after="0" w:afterAutospacing="0"/>
              <w:ind w:left="530"/>
              <w:rPr>
                <w:rFonts w:ascii="Arial" w:hAnsi="Arial" w:cs="Arial"/>
                <w:color w:val="000000"/>
                <w:sz w:val="20"/>
                <w:szCs w:val="20"/>
              </w:rPr>
            </w:pPr>
            <w:r w:rsidRPr="00E32B34">
              <w:rPr>
                <w:rFonts w:ascii="Arial" w:hAnsi="Arial" w:cs="Arial"/>
                <w:b/>
                <w:bCs/>
                <w:color w:val="auto"/>
                <w:sz w:val="20"/>
                <w:szCs w:val="20"/>
              </w:rPr>
              <w:t xml:space="preserve"> (c1E) </w:t>
            </w:r>
            <w:r>
              <w:rPr>
                <w:rFonts w:ascii="Arial" w:hAnsi="Arial" w:cs="Arial"/>
                <w:color w:val="auto"/>
                <w:sz w:val="20"/>
                <w:szCs w:val="20"/>
              </w:rPr>
              <w:t> internalize new basic and academic language by using and reusing it in meaningful ways in speaking and writing activities that build concept and language attainment</w:t>
            </w:r>
            <w:r w:rsidRPr="00B57355">
              <w:rPr>
                <w:rFonts w:ascii="Arial" w:hAnsi="Arial" w:cs="Arial"/>
                <w:b/>
                <w:bCs/>
                <w:color w:val="auto"/>
                <w:sz w:val="20"/>
                <w:szCs w:val="20"/>
              </w:rPr>
              <w:t xml:space="preserve"> </w:t>
            </w:r>
            <w:r>
              <w:rPr>
                <w:rFonts w:ascii="Arial" w:hAnsi="Arial" w:cs="Arial"/>
                <w:color w:val="auto"/>
                <w:sz w:val="20"/>
                <w:szCs w:val="20"/>
              </w:rPr>
              <w:t>;</w:t>
            </w:r>
          </w:p>
          <w:p w:rsidR="00670D20" w:rsidRDefault="00670D20" w:rsidP="00F77B5D">
            <w:pPr>
              <w:pStyle w:val="subparagrapha"/>
              <w:spacing w:before="0" w:beforeAutospacing="0" w:after="0" w:afterAutospacing="0"/>
              <w:ind w:left="530"/>
              <w:rPr>
                <w:rFonts w:ascii="Arial" w:hAnsi="Arial" w:cs="Arial"/>
                <w:color w:val="auto"/>
                <w:sz w:val="20"/>
                <w:szCs w:val="20"/>
              </w:rPr>
            </w:pPr>
            <w:r w:rsidRPr="00B57355">
              <w:rPr>
                <w:rFonts w:ascii="Arial" w:hAnsi="Arial" w:cs="Arial"/>
                <w:b/>
                <w:bCs/>
                <w:color w:val="auto"/>
                <w:sz w:val="20"/>
                <w:szCs w:val="20"/>
              </w:rPr>
              <w:t>(c1H)</w:t>
            </w:r>
            <w:r w:rsidRPr="00B57355">
              <w:rPr>
                <w:rFonts w:ascii="Arial" w:hAnsi="Arial" w:cs="Arial"/>
                <w:color w:val="auto"/>
                <w:sz w:val="20"/>
                <w:szCs w:val="20"/>
              </w:rPr>
              <w:t>  develop and expand repertoire of learning strategies such as reasoning inductively or deductively, looking for patterns in language, and analyzing sayings and expressions commensurate with grade-level learning expectations.</w:t>
            </w:r>
          </w:p>
          <w:p w:rsidR="00670D20" w:rsidRPr="00B14002" w:rsidRDefault="00670D20" w:rsidP="00B14002">
            <w:pPr>
              <w:pStyle w:val="subparagrapha"/>
              <w:spacing w:before="0" w:beforeAutospacing="0" w:after="0" w:afterAutospacing="0"/>
              <w:ind w:left="0"/>
              <w:rPr>
                <w:rFonts w:ascii="Arial" w:hAnsi="Arial" w:cs="Arial"/>
                <w:color w:val="999999"/>
                <w:sz w:val="20"/>
                <w:szCs w:val="20"/>
              </w:rPr>
            </w:pPr>
            <w:r>
              <w:rPr>
                <w:rFonts w:ascii="Arial" w:hAnsi="Arial" w:cs="Arial"/>
                <w:color w:val="999999"/>
                <w:sz w:val="20"/>
                <w:szCs w:val="20"/>
              </w:rPr>
              <w:t>Listening:</w:t>
            </w:r>
          </w:p>
          <w:p w:rsidR="00670D20" w:rsidRDefault="00670D20" w:rsidP="00F77B5D">
            <w:pPr>
              <w:pStyle w:val="subparagrapha"/>
              <w:spacing w:before="0" w:beforeAutospacing="0" w:after="0" w:afterAutospacing="0"/>
              <w:ind w:left="530"/>
              <w:rPr>
                <w:rFonts w:ascii="Arial" w:hAnsi="Arial" w:cs="Arial"/>
                <w:color w:val="000000"/>
                <w:sz w:val="20"/>
                <w:szCs w:val="20"/>
              </w:rPr>
            </w:pPr>
            <w:r>
              <w:rPr>
                <w:rFonts w:ascii="Arial" w:hAnsi="Arial" w:cs="Arial"/>
                <w:b/>
                <w:bCs/>
                <w:color w:val="auto"/>
                <w:sz w:val="20"/>
                <w:szCs w:val="20"/>
              </w:rPr>
              <w:t xml:space="preserve">(c2C) </w:t>
            </w:r>
            <w:r w:rsidRPr="004074EF">
              <w:rPr>
                <w:rFonts w:ascii="Arial" w:hAnsi="Arial" w:cs="Arial"/>
                <w:color w:val="auto"/>
                <w:sz w:val="20"/>
                <w:szCs w:val="20"/>
              </w:rPr>
              <w:t>learn new language structures, expressions, and basic and academic vocabulary heard during classroom instruction and interactions;</w:t>
            </w:r>
          </w:p>
          <w:p w:rsidR="00670D20" w:rsidRDefault="00670D20" w:rsidP="00F77B5D">
            <w:pPr>
              <w:pStyle w:val="subparagrapha"/>
              <w:spacing w:before="0" w:beforeAutospacing="0" w:after="0" w:afterAutospacing="0"/>
              <w:ind w:left="530"/>
              <w:rPr>
                <w:rFonts w:ascii="Arial" w:hAnsi="Arial" w:cs="Arial"/>
                <w:color w:val="000000"/>
                <w:sz w:val="20"/>
                <w:szCs w:val="20"/>
              </w:rPr>
            </w:pPr>
            <w:r>
              <w:rPr>
                <w:rFonts w:ascii="Arial" w:hAnsi="Arial" w:cs="Arial"/>
                <w:b/>
                <w:bCs/>
                <w:color w:val="auto"/>
                <w:sz w:val="20"/>
                <w:szCs w:val="20"/>
              </w:rPr>
              <w:t xml:space="preserve">(c2F) </w:t>
            </w:r>
            <w:r w:rsidRPr="004074EF">
              <w:rPr>
                <w:rFonts w:ascii="Arial" w:hAnsi="Arial" w:cs="Arial"/>
                <w:color w:val="auto"/>
                <w:sz w:val="20"/>
                <w:szCs w:val="20"/>
              </w:rPr>
              <w:t>listen to and derive meaning from a variety of media such as audio tape, video, DVD, and CD ROM to build and reinforce concept and language attainment;</w:t>
            </w:r>
          </w:p>
          <w:p w:rsidR="00670D20" w:rsidRDefault="00670D20" w:rsidP="00F77B5D">
            <w:pPr>
              <w:pStyle w:val="subparagrapha"/>
              <w:spacing w:before="0" w:beforeAutospacing="0" w:after="0" w:afterAutospacing="0"/>
              <w:ind w:left="530"/>
              <w:rPr>
                <w:rFonts w:ascii="Arial" w:hAnsi="Arial" w:cs="Arial"/>
                <w:color w:val="auto"/>
                <w:sz w:val="20"/>
                <w:szCs w:val="20"/>
              </w:rPr>
            </w:pPr>
            <w:r>
              <w:rPr>
                <w:rFonts w:ascii="Arial" w:hAnsi="Arial" w:cs="Arial"/>
                <w:b/>
                <w:bCs/>
                <w:color w:val="auto"/>
                <w:sz w:val="20"/>
                <w:szCs w:val="20"/>
              </w:rPr>
              <w:t xml:space="preserve">(c2G) </w:t>
            </w:r>
            <w:r w:rsidRPr="004074EF">
              <w:rPr>
                <w:rFonts w:ascii="Arial" w:hAnsi="Arial" w:cs="Arial"/>
                <w:color w:val="auto"/>
                <w:sz w:val="20"/>
                <w:szCs w:val="20"/>
              </w:rPr>
              <w:t>understand the general meaning, main points, and important details of spoken language ranging from situations in which topics, language, and contexts are familiar to unfamiliar;</w:t>
            </w:r>
          </w:p>
          <w:p w:rsidR="00670D20" w:rsidRPr="00B14002" w:rsidRDefault="00670D20" w:rsidP="00B14002">
            <w:pPr>
              <w:pStyle w:val="subparagrapha"/>
              <w:spacing w:before="0" w:beforeAutospacing="0" w:after="0" w:afterAutospacing="0"/>
              <w:ind w:left="0"/>
              <w:rPr>
                <w:rFonts w:ascii="Arial" w:hAnsi="Arial" w:cs="Arial"/>
                <w:color w:val="999999"/>
                <w:sz w:val="20"/>
                <w:szCs w:val="20"/>
              </w:rPr>
            </w:pPr>
            <w:r>
              <w:rPr>
                <w:rFonts w:ascii="Arial" w:hAnsi="Arial" w:cs="Arial"/>
                <w:color w:val="999999"/>
                <w:sz w:val="20"/>
                <w:szCs w:val="20"/>
              </w:rPr>
              <w:t xml:space="preserve">Speaking: </w:t>
            </w:r>
          </w:p>
          <w:p w:rsidR="00670D20" w:rsidRDefault="00670D20" w:rsidP="00F77B5D">
            <w:pPr>
              <w:pStyle w:val="subparagrapha"/>
              <w:spacing w:before="0" w:beforeAutospacing="0" w:after="0" w:afterAutospacing="0"/>
              <w:ind w:left="530"/>
              <w:rPr>
                <w:rFonts w:ascii="Arial" w:hAnsi="Arial" w:cs="Arial"/>
                <w:color w:val="000000"/>
                <w:sz w:val="20"/>
                <w:szCs w:val="20"/>
              </w:rPr>
            </w:pPr>
            <w:r>
              <w:rPr>
                <w:rFonts w:ascii="Arial" w:hAnsi="Arial" w:cs="Arial"/>
                <w:b/>
                <w:bCs/>
                <w:color w:val="auto"/>
                <w:sz w:val="20"/>
                <w:szCs w:val="20"/>
              </w:rPr>
              <w:t xml:space="preserve">(c3B) </w:t>
            </w:r>
            <w:r w:rsidRPr="004074EF">
              <w:rPr>
                <w:rFonts w:ascii="Arial" w:hAnsi="Arial" w:cs="Arial"/>
                <w:color w:val="auto"/>
                <w:sz w:val="20"/>
                <w:szCs w:val="20"/>
              </w:rPr>
              <w:t>expand and internalize initial English vocabulary by learning and using high-frequency English words necessary for identifying and describing people, places, and objects, by retelling simple stories and basic information represented or supported by pictures, and by learning and using routine language needed for classroom communication;</w:t>
            </w:r>
          </w:p>
          <w:p w:rsidR="00670D20" w:rsidRDefault="00670D20" w:rsidP="00F77B5D">
            <w:pPr>
              <w:pStyle w:val="subparagrapha"/>
              <w:spacing w:before="0" w:beforeAutospacing="0" w:after="0" w:afterAutospacing="0"/>
              <w:ind w:left="530"/>
              <w:rPr>
                <w:rFonts w:ascii="Arial" w:hAnsi="Arial" w:cs="Arial"/>
                <w:color w:val="000000"/>
                <w:sz w:val="20"/>
                <w:szCs w:val="20"/>
              </w:rPr>
            </w:pPr>
            <w:r>
              <w:rPr>
                <w:rFonts w:ascii="Arial" w:hAnsi="Arial" w:cs="Arial"/>
                <w:b/>
                <w:bCs/>
                <w:color w:val="auto"/>
                <w:sz w:val="20"/>
                <w:szCs w:val="20"/>
              </w:rPr>
              <w:t xml:space="preserve">(c3F) </w:t>
            </w:r>
            <w:r w:rsidRPr="004074EF">
              <w:rPr>
                <w:rFonts w:ascii="Arial" w:hAnsi="Arial" w:cs="Arial"/>
                <w:color w:val="auto"/>
                <w:sz w:val="20"/>
                <w:szCs w:val="20"/>
              </w:rPr>
              <w:t>ask and give information ranging from using a very limited bank of high-frequency, high-need, concrete vocabulary, including key words and expressions needed for basic communication in academic and social contexts, to using abstract and content-based vocabulary during extended speaking assignments;</w:t>
            </w:r>
          </w:p>
          <w:p w:rsidR="00670D20" w:rsidRDefault="00670D20" w:rsidP="00F77B5D">
            <w:pPr>
              <w:pStyle w:val="subparagrapha"/>
              <w:spacing w:before="0" w:beforeAutospacing="0" w:after="0" w:afterAutospacing="0"/>
              <w:ind w:left="530"/>
              <w:rPr>
                <w:rFonts w:ascii="Arial" w:hAnsi="Arial" w:cs="Arial"/>
                <w:color w:val="auto"/>
                <w:sz w:val="20"/>
                <w:szCs w:val="20"/>
              </w:rPr>
            </w:pPr>
            <w:r>
              <w:rPr>
                <w:rFonts w:ascii="Arial" w:hAnsi="Arial" w:cs="Arial"/>
                <w:b/>
                <w:bCs/>
                <w:color w:val="auto"/>
                <w:sz w:val="20"/>
                <w:szCs w:val="20"/>
              </w:rPr>
              <w:t xml:space="preserve">(c3H) </w:t>
            </w:r>
            <w:r w:rsidRPr="004074EF">
              <w:rPr>
                <w:rFonts w:ascii="Arial" w:hAnsi="Arial" w:cs="Arial"/>
                <w:color w:val="auto"/>
                <w:sz w:val="20"/>
                <w:szCs w:val="20"/>
              </w:rPr>
              <w:t>narrate, describe, and explain with increasing specificity and detail as more English is acquired;</w:t>
            </w:r>
          </w:p>
          <w:p w:rsidR="00670D20" w:rsidRPr="00B14002" w:rsidRDefault="00670D20" w:rsidP="00B14002">
            <w:pPr>
              <w:pStyle w:val="subparagrapha"/>
              <w:spacing w:before="0" w:beforeAutospacing="0" w:after="0" w:afterAutospacing="0"/>
              <w:ind w:left="0"/>
              <w:rPr>
                <w:rFonts w:ascii="Arial" w:hAnsi="Arial" w:cs="Arial"/>
                <w:color w:val="999999"/>
                <w:sz w:val="20"/>
                <w:szCs w:val="20"/>
              </w:rPr>
            </w:pPr>
            <w:r w:rsidRPr="00B14002">
              <w:rPr>
                <w:rFonts w:ascii="Arial" w:hAnsi="Arial" w:cs="Arial"/>
                <w:color w:val="999999"/>
                <w:sz w:val="20"/>
                <w:szCs w:val="20"/>
              </w:rPr>
              <w:t>Reading</w:t>
            </w:r>
          </w:p>
          <w:p w:rsidR="00670D20" w:rsidRDefault="00670D20" w:rsidP="00F77B5D">
            <w:pPr>
              <w:pStyle w:val="subparagrapha"/>
              <w:spacing w:before="0" w:beforeAutospacing="0" w:after="0" w:afterAutospacing="0"/>
              <w:ind w:left="530"/>
              <w:rPr>
                <w:rFonts w:ascii="Arial" w:hAnsi="Arial" w:cs="Arial"/>
                <w:color w:val="000000"/>
                <w:sz w:val="20"/>
                <w:szCs w:val="20"/>
              </w:rPr>
            </w:pPr>
            <w:r>
              <w:rPr>
                <w:rFonts w:ascii="Arial" w:hAnsi="Arial" w:cs="Arial"/>
                <w:b/>
                <w:bCs/>
                <w:color w:val="auto"/>
                <w:sz w:val="20"/>
                <w:szCs w:val="20"/>
              </w:rPr>
              <w:t xml:space="preserve">(c4D) </w:t>
            </w:r>
            <w:r w:rsidRPr="004074EF">
              <w:rPr>
                <w:rFonts w:ascii="Arial" w:hAnsi="Arial" w:cs="Arial"/>
                <w:color w:val="auto"/>
                <w:sz w:val="20"/>
                <w:szCs w:val="20"/>
              </w:rPr>
              <w:t>use pre</w:t>
            </w:r>
            <w:r>
              <w:rPr>
                <w:rFonts w:ascii="Arial" w:hAnsi="Arial" w:cs="Arial"/>
                <w:color w:val="auto"/>
                <w:sz w:val="20"/>
                <w:szCs w:val="20"/>
              </w:rPr>
              <w:t>-</w:t>
            </w:r>
            <w:r w:rsidRPr="004074EF">
              <w:rPr>
                <w:rFonts w:ascii="Arial" w:hAnsi="Arial" w:cs="Arial"/>
                <w:color w:val="auto"/>
                <w:sz w:val="20"/>
                <w:szCs w:val="20"/>
              </w:rPr>
              <w:t>reading supports such as graphic organizers, illustrations, and pre</w:t>
            </w:r>
            <w:r>
              <w:rPr>
                <w:rFonts w:ascii="Arial" w:hAnsi="Arial" w:cs="Arial"/>
                <w:color w:val="auto"/>
                <w:sz w:val="20"/>
                <w:szCs w:val="20"/>
              </w:rPr>
              <w:t>-</w:t>
            </w:r>
            <w:r w:rsidRPr="004074EF">
              <w:rPr>
                <w:rFonts w:ascii="Arial" w:hAnsi="Arial" w:cs="Arial"/>
                <w:color w:val="auto"/>
                <w:sz w:val="20"/>
                <w:szCs w:val="20"/>
              </w:rPr>
              <w:t>taught topic-related vocabulary and other pre</w:t>
            </w:r>
            <w:r>
              <w:rPr>
                <w:rFonts w:ascii="Arial" w:hAnsi="Arial" w:cs="Arial"/>
                <w:color w:val="auto"/>
                <w:sz w:val="20"/>
                <w:szCs w:val="20"/>
              </w:rPr>
              <w:t>-</w:t>
            </w:r>
            <w:r w:rsidRPr="004074EF">
              <w:rPr>
                <w:rFonts w:ascii="Arial" w:hAnsi="Arial" w:cs="Arial"/>
                <w:color w:val="auto"/>
                <w:sz w:val="20"/>
                <w:szCs w:val="20"/>
              </w:rPr>
              <w:t>reading activities to enhance comprehension of written text</w:t>
            </w:r>
          </w:p>
          <w:p w:rsidR="00670D20" w:rsidRDefault="00670D20" w:rsidP="00F77B5D">
            <w:pPr>
              <w:pStyle w:val="subparagrapha"/>
              <w:spacing w:before="0" w:beforeAutospacing="0" w:after="0" w:afterAutospacing="0"/>
              <w:ind w:left="530"/>
              <w:rPr>
                <w:rFonts w:ascii="Arial" w:hAnsi="Arial" w:cs="Arial"/>
                <w:color w:val="000000"/>
                <w:sz w:val="20"/>
                <w:szCs w:val="20"/>
              </w:rPr>
            </w:pPr>
            <w:r>
              <w:rPr>
                <w:rFonts w:ascii="Arial" w:hAnsi="Arial" w:cs="Arial"/>
                <w:b/>
                <w:bCs/>
                <w:color w:val="auto"/>
                <w:sz w:val="20"/>
                <w:szCs w:val="20"/>
              </w:rPr>
              <w:t xml:space="preserve">(c4F) </w:t>
            </w:r>
            <w:r w:rsidRPr="004074EF">
              <w:rPr>
                <w:rFonts w:ascii="Arial" w:hAnsi="Arial" w:cs="Arial"/>
                <w:color w:val="auto"/>
                <w:sz w:val="20"/>
                <w:szCs w:val="20"/>
              </w:rPr>
              <w:t>use visual and contextual support and support from peers and teachers to read grade-appropriate content area text, enhance and confirm understanding, and develop vocabulary, grasp of language structures, and background knowledge needed to comprehend increasingly challenging language;</w:t>
            </w:r>
          </w:p>
          <w:p w:rsidR="00670D20" w:rsidRDefault="00670D20" w:rsidP="00F77B5D">
            <w:pPr>
              <w:pStyle w:val="subparagrapha"/>
              <w:spacing w:before="0" w:beforeAutospacing="0" w:after="0" w:afterAutospacing="0"/>
              <w:ind w:left="530"/>
              <w:rPr>
                <w:rFonts w:ascii="Arial" w:hAnsi="Arial" w:cs="Arial"/>
                <w:color w:val="auto"/>
                <w:sz w:val="20"/>
                <w:szCs w:val="20"/>
              </w:rPr>
            </w:pPr>
            <w:r>
              <w:rPr>
                <w:rFonts w:ascii="Arial" w:hAnsi="Arial" w:cs="Arial"/>
                <w:b/>
                <w:bCs/>
                <w:color w:val="auto"/>
                <w:sz w:val="20"/>
                <w:szCs w:val="20"/>
              </w:rPr>
              <w:t>(c4J)</w:t>
            </w:r>
            <w:r>
              <w:rPr>
                <w:rFonts w:ascii="Arial" w:hAnsi="Arial" w:cs="Arial"/>
                <w:color w:val="auto"/>
                <w:sz w:val="20"/>
                <w:szCs w:val="20"/>
              </w:rPr>
              <w:t xml:space="preserve"> </w:t>
            </w:r>
            <w:r w:rsidRPr="004074EF">
              <w:rPr>
                <w:rFonts w:ascii="Arial" w:hAnsi="Arial" w:cs="Arial"/>
                <w:color w:val="auto"/>
                <w:sz w:val="20"/>
                <w:szCs w:val="20"/>
              </w:rPr>
              <w:t>demonstrate English comprehension and expand reading skills by employing inferential skills such as predicting, making connections between ideas, drawing inferences and conclusions from text and graphic sources, and finding supporting text evidence commensurate with content area needs;</w:t>
            </w:r>
          </w:p>
          <w:p w:rsidR="00670D20" w:rsidRPr="00B14002" w:rsidRDefault="00670D20" w:rsidP="00B14002">
            <w:pPr>
              <w:pStyle w:val="subparagrapha"/>
              <w:spacing w:before="0" w:beforeAutospacing="0" w:after="0" w:afterAutospacing="0"/>
              <w:ind w:left="0"/>
              <w:rPr>
                <w:rFonts w:ascii="Arial" w:hAnsi="Arial" w:cs="Arial"/>
                <w:color w:val="999999"/>
                <w:sz w:val="20"/>
                <w:szCs w:val="20"/>
              </w:rPr>
            </w:pPr>
            <w:r>
              <w:rPr>
                <w:rFonts w:ascii="Arial" w:hAnsi="Arial" w:cs="Arial"/>
                <w:color w:val="999999"/>
                <w:sz w:val="20"/>
                <w:szCs w:val="20"/>
              </w:rPr>
              <w:t>Writing:</w:t>
            </w:r>
          </w:p>
          <w:p w:rsidR="00670D20" w:rsidRDefault="00670D20" w:rsidP="00F77B5D">
            <w:pPr>
              <w:shd w:val="clear" w:color="auto" w:fill="FFFFFF"/>
              <w:ind w:left="533"/>
              <w:rPr>
                <w:rFonts w:cs="Times New Roman"/>
              </w:rPr>
            </w:pPr>
            <w:r w:rsidRPr="00890B46">
              <w:rPr>
                <w:b/>
                <w:bCs/>
              </w:rPr>
              <w:t>(c5B)</w:t>
            </w:r>
            <w:r w:rsidRPr="00890B46">
              <w:rPr>
                <w:rFonts w:cs="Times New Roman"/>
              </w:rPr>
              <w:t>  </w:t>
            </w:r>
            <w:r w:rsidRPr="00890B46">
              <w:t>write using newly acquired basic vocabulary and content-based grade-level vocabulary;</w:t>
            </w:r>
          </w:p>
          <w:p w:rsidR="00670D20" w:rsidRDefault="00670D20" w:rsidP="00F77B5D">
            <w:pPr>
              <w:shd w:val="clear" w:color="auto" w:fill="FFFFFF"/>
              <w:ind w:left="530"/>
              <w:rPr>
                <w:rFonts w:cs="Times New Roman"/>
              </w:rPr>
            </w:pPr>
            <w:r w:rsidRPr="00890B46">
              <w:rPr>
                <w:b/>
                <w:bCs/>
              </w:rPr>
              <w:t>(c5G)</w:t>
            </w:r>
            <w:r>
              <w:rPr>
                <w:rFonts w:cs="Times New Roman"/>
              </w:rPr>
              <w:t>  </w:t>
            </w:r>
            <w:r>
              <w:t>narrate, describe, and explain with increasing specificity and detail to fulfill content area writing needs as more English is acquired.</w:t>
            </w:r>
          </w:p>
          <w:p w:rsidR="00670D20" w:rsidRPr="007212DE" w:rsidRDefault="00670D20" w:rsidP="007212DE">
            <w:pPr>
              <w:shd w:val="clear" w:color="auto" w:fill="FFFFFF"/>
              <w:rPr>
                <w:rFonts w:cs="Times New Roman"/>
              </w:rPr>
            </w:pPr>
          </w:p>
        </w:tc>
      </w:tr>
      <w:tr w:rsidR="00670D20" w:rsidRPr="00F64AA8" w:rsidTr="003D5C72">
        <w:trPr>
          <w:trHeight w:val="14"/>
        </w:trPr>
        <w:tc>
          <w:tcPr>
            <w:tcW w:w="1735" w:type="dxa"/>
          </w:tcPr>
          <w:p w:rsidR="00670D20" w:rsidRPr="00295A91" w:rsidRDefault="00670D20" w:rsidP="00F77B5D">
            <w:pPr>
              <w:rPr>
                <w:b/>
                <w:bCs/>
              </w:rPr>
            </w:pPr>
            <w:r w:rsidRPr="00295A91">
              <w:rPr>
                <w:b/>
                <w:bCs/>
              </w:rPr>
              <w:t>Generalizations</w:t>
            </w:r>
          </w:p>
        </w:tc>
        <w:tc>
          <w:tcPr>
            <w:tcW w:w="8460" w:type="dxa"/>
          </w:tcPr>
          <w:p w:rsidR="00670D20" w:rsidRDefault="00670D20" w:rsidP="00F77B5D">
            <w:pPr>
              <w:pStyle w:val="ListParagraph"/>
              <w:numPr>
                <w:ilvl w:val="0"/>
                <w:numId w:val="13"/>
              </w:numPr>
              <w:suppressAutoHyphens/>
              <w:autoSpaceDE w:val="0"/>
              <w:snapToGrid w:val="0"/>
              <w:rPr>
                <w:color w:val="000000"/>
              </w:rPr>
            </w:pPr>
            <w:r>
              <w:rPr>
                <w:color w:val="000000"/>
              </w:rPr>
              <w:t xml:space="preserve">ELLs must acquire both social (BICS) and academic language (CALPS) proficiency in English. </w:t>
            </w:r>
          </w:p>
          <w:p w:rsidR="00670D20" w:rsidRDefault="00670D20" w:rsidP="00F77B5D">
            <w:pPr>
              <w:pStyle w:val="ListParagraph"/>
              <w:numPr>
                <w:ilvl w:val="0"/>
                <w:numId w:val="13"/>
              </w:numPr>
              <w:suppressAutoHyphens/>
              <w:autoSpaceDE w:val="0"/>
              <w:rPr>
                <w:color w:val="000000"/>
              </w:rPr>
            </w:pPr>
            <w:r>
              <w:rPr>
                <w:color w:val="000000"/>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670D20" w:rsidRDefault="00670D20" w:rsidP="00F77B5D">
            <w:pPr>
              <w:pStyle w:val="ListParagraph"/>
              <w:numPr>
                <w:ilvl w:val="0"/>
                <w:numId w:val="13"/>
              </w:numPr>
              <w:suppressAutoHyphens/>
              <w:autoSpaceDE w:val="0"/>
              <w:rPr>
                <w:color w:val="000000"/>
              </w:rPr>
            </w:pPr>
            <w:r>
              <w:rPr>
                <w:color w:val="000000"/>
              </w:rPr>
              <w:t>ELLs must be given multiple opportunities to use and reuse basic academic vocabulary in order to effectively internalize and develop a foundational understanding of social (BICS) and academic English (CALP).</w:t>
            </w:r>
          </w:p>
          <w:p w:rsidR="00670D20" w:rsidRDefault="00670D20" w:rsidP="00F77B5D">
            <w:pPr>
              <w:pStyle w:val="ListParagraph"/>
              <w:numPr>
                <w:ilvl w:val="0"/>
                <w:numId w:val="13"/>
              </w:numPr>
              <w:suppressAutoHyphens/>
              <w:autoSpaceDE w:val="0"/>
              <w:rPr>
                <w:color w:val="000000"/>
              </w:rPr>
            </w:pPr>
            <w:r>
              <w:rPr>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670D20" w:rsidRDefault="00670D20" w:rsidP="00BF3062">
            <w:pPr>
              <w:pStyle w:val="ListParagraph"/>
              <w:numPr>
                <w:ilvl w:val="0"/>
                <w:numId w:val="13"/>
              </w:numPr>
              <w:suppressAutoHyphens/>
              <w:autoSpaceDE w:val="0"/>
              <w:rPr>
                <w:rFonts w:cs="Times New Roman"/>
                <w:color w:val="000000"/>
              </w:rPr>
            </w:pPr>
            <w:r>
              <w:rPr>
                <w:color w:val="000000"/>
              </w:rPr>
              <w:t>ELLs must be given the opportunity to connect prior knowledge and background with academic vocabulary and instructional content.</w:t>
            </w:r>
          </w:p>
          <w:p w:rsidR="00670D20" w:rsidRDefault="00670D20" w:rsidP="00BF3062">
            <w:pPr>
              <w:pStyle w:val="ListParagraph"/>
              <w:numPr>
                <w:ilvl w:val="0"/>
                <w:numId w:val="13"/>
              </w:numPr>
              <w:suppressAutoHyphens/>
              <w:autoSpaceDE w:val="0"/>
              <w:rPr>
                <w:rFonts w:cs="Times New Roman"/>
                <w:color w:val="000000"/>
              </w:rPr>
            </w:pPr>
            <w:r>
              <w:rPr>
                <w:color w:val="000000"/>
              </w:rPr>
              <w:t>Friends share with each other.</w:t>
            </w:r>
          </w:p>
          <w:p w:rsidR="00670D20" w:rsidRDefault="00670D20" w:rsidP="00610523">
            <w:pPr>
              <w:pStyle w:val="ListParagraph"/>
              <w:numPr>
                <w:ilvl w:val="0"/>
                <w:numId w:val="13"/>
              </w:numPr>
              <w:suppressAutoHyphens/>
              <w:autoSpaceDE w:val="0"/>
              <w:rPr>
                <w:rFonts w:cs="Times New Roman"/>
                <w:color w:val="000000"/>
              </w:rPr>
            </w:pPr>
            <w:r>
              <w:rPr>
                <w:color w:val="000000"/>
              </w:rPr>
              <w:t xml:space="preserve">Friends can be similar to or different from one another.  </w:t>
            </w:r>
          </w:p>
          <w:p w:rsidR="00670D20" w:rsidRDefault="00670D20" w:rsidP="00BF3062">
            <w:pPr>
              <w:pStyle w:val="ListParagraph"/>
              <w:numPr>
                <w:ilvl w:val="0"/>
                <w:numId w:val="13"/>
              </w:numPr>
              <w:suppressAutoHyphens/>
              <w:autoSpaceDE w:val="0"/>
              <w:rPr>
                <w:rFonts w:cs="Times New Roman"/>
                <w:color w:val="000000"/>
              </w:rPr>
            </w:pPr>
            <w:r>
              <w:rPr>
                <w:color w:val="000000"/>
              </w:rPr>
              <w:t xml:space="preserve">Celebrations occur in different cultures around the world. </w:t>
            </w:r>
          </w:p>
          <w:p w:rsidR="00670D20" w:rsidRDefault="00670D20" w:rsidP="00610523">
            <w:pPr>
              <w:pStyle w:val="ListParagraph"/>
              <w:numPr>
                <w:ilvl w:val="0"/>
                <w:numId w:val="13"/>
              </w:numPr>
              <w:suppressAutoHyphens/>
              <w:autoSpaceDE w:val="0"/>
              <w:rPr>
                <w:rFonts w:cs="Times New Roman"/>
                <w:color w:val="000000"/>
              </w:rPr>
            </w:pPr>
            <w:r>
              <w:rPr>
                <w:color w:val="000000"/>
              </w:rPr>
              <w:t xml:space="preserve">Cultures have different ways of expressing feelings. </w:t>
            </w:r>
          </w:p>
          <w:p w:rsidR="00670D20" w:rsidRPr="00F77B5D" w:rsidRDefault="00670D20" w:rsidP="00610523">
            <w:pPr>
              <w:pStyle w:val="ListParagraph"/>
              <w:numPr>
                <w:ilvl w:val="0"/>
                <w:numId w:val="13"/>
              </w:numPr>
              <w:suppressAutoHyphens/>
              <w:autoSpaceDE w:val="0"/>
              <w:rPr>
                <w:rFonts w:cs="Times New Roman"/>
                <w:color w:val="000000"/>
              </w:rPr>
            </w:pPr>
            <w:r>
              <w:rPr>
                <w:color w:val="000000"/>
              </w:rPr>
              <w:t>Friends and cultures have diverse ways of communicating.</w:t>
            </w:r>
          </w:p>
        </w:tc>
      </w:tr>
      <w:tr w:rsidR="00670D20" w:rsidRPr="00F64AA8" w:rsidTr="003D5C72">
        <w:trPr>
          <w:trHeight w:val="14"/>
        </w:trPr>
        <w:tc>
          <w:tcPr>
            <w:tcW w:w="1735" w:type="dxa"/>
          </w:tcPr>
          <w:p w:rsidR="00670D20" w:rsidRPr="00295A91" w:rsidRDefault="00670D20" w:rsidP="00F77B5D">
            <w:pPr>
              <w:rPr>
                <w:b/>
                <w:bCs/>
              </w:rPr>
            </w:pPr>
            <w:r w:rsidRPr="00295A91">
              <w:rPr>
                <w:b/>
                <w:bCs/>
              </w:rPr>
              <w:t>Essential Questions</w:t>
            </w:r>
          </w:p>
        </w:tc>
        <w:tc>
          <w:tcPr>
            <w:tcW w:w="8460" w:type="dxa"/>
          </w:tcPr>
          <w:p w:rsidR="00670D20" w:rsidRPr="00295A91" w:rsidRDefault="00670D20" w:rsidP="007212DE">
            <w:pPr>
              <w:pStyle w:val="ListParagraph"/>
              <w:numPr>
                <w:ilvl w:val="0"/>
                <w:numId w:val="1"/>
              </w:numPr>
              <w:rPr>
                <w:lang w:val="it-IT"/>
              </w:rPr>
            </w:pPr>
            <w:r w:rsidRPr="00295A91">
              <w:rPr>
                <w:lang w:val="it-IT"/>
              </w:rPr>
              <w:t xml:space="preserve">Why do students need to develop vocabulary related to relationships and celebrations in English? </w:t>
            </w:r>
          </w:p>
          <w:p w:rsidR="00670D20" w:rsidRPr="00295A91" w:rsidRDefault="00670D20" w:rsidP="007212DE">
            <w:pPr>
              <w:pStyle w:val="ListParagraph"/>
              <w:numPr>
                <w:ilvl w:val="0"/>
                <w:numId w:val="1"/>
              </w:numPr>
              <w:rPr>
                <w:lang w:val="it-IT"/>
              </w:rPr>
            </w:pPr>
            <w:r w:rsidRPr="00295A91">
              <w:rPr>
                <w:lang w:val="it-IT"/>
              </w:rPr>
              <w:t xml:space="preserve">When can a student use these vocabulary words? </w:t>
            </w:r>
          </w:p>
          <w:p w:rsidR="00670D20" w:rsidRPr="00295A91" w:rsidRDefault="00670D20" w:rsidP="007212DE">
            <w:pPr>
              <w:pStyle w:val="ListParagraph"/>
              <w:numPr>
                <w:ilvl w:val="0"/>
                <w:numId w:val="1"/>
              </w:numPr>
              <w:rPr>
                <w:lang w:val="it-IT"/>
              </w:rPr>
            </w:pPr>
            <w:r w:rsidRPr="00295A91">
              <w:rPr>
                <w:lang w:val="it-IT"/>
              </w:rPr>
              <w:t xml:space="preserve">Why is it important to be able to talk to others about relationships and celebrations? </w:t>
            </w:r>
          </w:p>
          <w:p w:rsidR="00670D20" w:rsidRPr="00295A91" w:rsidRDefault="00670D20" w:rsidP="007212DE">
            <w:pPr>
              <w:pStyle w:val="ListParagraph"/>
              <w:numPr>
                <w:ilvl w:val="0"/>
                <w:numId w:val="1"/>
              </w:numPr>
              <w:rPr>
                <w:lang w:val="it-IT"/>
              </w:rPr>
            </w:pPr>
            <w:r w:rsidRPr="00295A91">
              <w:rPr>
                <w:lang w:val="it-IT"/>
              </w:rPr>
              <w:t>Why is listening an important part of communicating?</w:t>
            </w:r>
          </w:p>
          <w:p w:rsidR="00670D20" w:rsidRPr="00295A91" w:rsidRDefault="00670D20" w:rsidP="007212DE">
            <w:pPr>
              <w:pStyle w:val="ListParagraph"/>
              <w:numPr>
                <w:ilvl w:val="0"/>
                <w:numId w:val="1"/>
              </w:numPr>
              <w:rPr>
                <w:lang w:val="it-IT"/>
              </w:rPr>
            </w:pPr>
            <w:r w:rsidRPr="00295A91">
              <w:rPr>
                <w:lang w:val="it-IT"/>
              </w:rPr>
              <w:t xml:space="preserve">How can students use written language to communicate their feelings, ideas and needs within friendships? </w:t>
            </w:r>
          </w:p>
          <w:p w:rsidR="00670D20" w:rsidRPr="00295A91" w:rsidRDefault="00670D20" w:rsidP="007212DE">
            <w:pPr>
              <w:pStyle w:val="ListParagraph"/>
              <w:numPr>
                <w:ilvl w:val="0"/>
                <w:numId w:val="1"/>
              </w:numPr>
              <w:rPr>
                <w:lang w:val="it-IT"/>
              </w:rPr>
            </w:pPr>
            <w:r w:rsidRPr="00295A91">
              <w:rPr>
                <w:lang w:val="it-IT"/>
              </w:rPr>
              <w:t>Compare and contrast the celebrational dances of people around the world.</w:t>
            </w:r>
          </w:p>
        </w:tc>
      </w:tr>
      <w:tr w:rsidR="00670D20" w:rsidRPr="00F64AA8" w:rsidTr="003D5C72">
        <w:trPr>
          <w:cantSplit/>
          <w:trHeight w:val="70"/>
        </w:trPr>
        <w:tc>
          <w:tcPr>
            <w:tcW w:w="1735" w:type="dxa"/>
          </w:tcPr>
          <w:p w:rsidR="00670D20" w:rsidRPr="00295A91" w:rsidRDefault="00670D20" w:rsidP="00F77B5D">
            <w:pPr>
              <w:rPr>
                <w:b/>
                <w:bCs/>
              </w:rPr>
            </w:pPr>
            <w:r w:rsidRPr="00295A91">
              <w:rPr>
                <w:b/>
                <w:bCs/>
              </w:rPr>
              <w:t>Core Components</w:t>
            </w:r>
          </w:p>
          <w:p w:rsidR="00670D20" w:rsidRPr="00295A91" w:rsidRDefault="00670D20" w:rsidP="00F77B5D">
            <w:pPr>
              <w:rPr>
                <w:b/>
                <w:bCs/>
              </w:rPr>
            </w:pPr>
          </w:p>
        </w:tc>
        <w:tc>
          <w:tcPr>
            <w:tcW w:w="8460" w:type="dxa"/>
          </w:tcPr>
          <w:p w:rsidR="00670D20" w:rsidRDefault="00670D20" w:rsidP="00F77B5D">
            <w:pPr>
              <w:rPr>
                <w:rFonts w:cs="Times New Roman"/>
                <w:b/>
                <w:bCs/>
              </w:rPr>
            </w:pPr>
            <w:r>
              <w:rPr>
                <w:b/>
                <w:bCs/>
              </w:rPr>
              <w:t xml:space="preserve">Teaching Notes: </w:t>
            </w:r>
          </w:p>
          <w:p w:rsidR="00670D20" w:rsidRPr="00216466" w:rsidRDefault="00670D20" w:rsidP="0073673D">
            <w:pPr>
              <w:numPr>
                <w:ilvl w:val="0"/>
                <w:numId w:val="16"/>
              </w:numPr>
              <w:rPr>
                <w:rFonts w:cs="Times New Roman"/>
              </w:rPr>
            </w:pPr>
            <w:r>
              <w:t xml:space="preserve">Friend to Friend portion of this unit can be linked to the previous unit through a discussion of travel and going to visit friends that have been made in the class or friends that have been left behind. Students can discuss which of their current friends they would introduce to one of their former friends and why. Emphasis within this portion of the unit ought to be placed on an increased ability to recognize and utilize words that describe feelings with specificity. </w:t>
            </w:r>
          </w:p>
          <w:p w:rsidR="00670D20" w:rsidRPr="0062478C" w:rsidRDefault="00670D20" w:rsidP="00F77B5D">
            <w:pPr>
              <w:numPr>
                <w:ilvl w:val="0"/>
                <w:numId w:val="14"/>
              </w:numPr>
              <w:rPr>
                <w:rFonts w:cs="Times New Roman"/>
                <w:b/>
                <w:bCs/>
              </w:rPr>
            </w:pPr>
            <w:r w:rsidRPr="0062478C">
              <w:t xml:space="preserve"> </w:t>
            </w:r>
            <w:r>
              <w:t xml:space="preserve">Writing sample can elicited from students regarding previously discussed topics that are aligned with writing samples that will be taken for purposes of TELPAS. Students ought to be able to write about their own experiences as well as other topics that have been covered within the ESL classroom. </w:t>
            </w:r>
          </w:p>
          <w:p w:rsidR="00670D20" w:rsidRDefault="00670D20" w:rsidP="00F77B5D">
            <w:pPr>
              <w:numPr>
                <w:ilvl w:val="0"/>
                <w:numId w:val="14"/>
              </w:numPr>
              <w:rPr>
                <w:rFonts w:cs="Times New Roman"/>
              </w:rPr>
            </w:pPr>
            <w:r>
              <w:t xml:space="preserve">Cultural enhancement </w:t>
            </w:r>
            <w:r w:rsidRPr="0062478C">
              <w:t>lessons regarding the holiday tradition of Thanksgiving can be combined with the Friend to Friend and Let’s Celebrate units by reading stories about the first Thanksgiving, writing journal entries or poems about being thankful for friends, discussing and presenting how other cultures might incorporate this American tradition in their homes, etc.</w:t>
            </w:r>
          </w:p>
          <w:p w:rsidR="00670D20" w:rsidRDefault="00670D20" w:rsidP="00F77B5D">
            <w:pPr>
              <w:numPr>
                <w:ilvl w:val="0"/>
                <w:numId w:val="14"/>
              </w:numPr>
            </w:pPr>
            <w:r>
              <w:t xml:space="preserve">Review activities can be created at the teacher’s discretion. Various activities can serve as (in)formal evaluation(s) of student progress towards an increasing fluency within the English language. </w:t>
            </w:r>
          </w:p>
          <w:p w:rsidR="00670D20" w:rsidRPr="0062478C" w:rsidRDefault="00670D20" w:rsidP="00F77B5D">
            <w:pPr>
              <w:numPr>
                <w:ilvl w:val="0"/>
                <w:numId w:val="14"/>
              </w:numPr>
              <w:rPr>
                <w:rFonts w:cs="Times New Roman"/>
              </w:rPr>
            </w:pPr>
            <w:r>
              <w:t xml:space="preserve">Projects ought to serve as a formal assessment of second language acquisition. Teachers should utilize rubrics that are aligned with the TELPAS PLDs. </w:t>
            </w:r>
          </w:p>
          <w:p w:rsidR="00670D20" w:rsidRPr="00295A91" w:rsidRDefault="00670D20" w:rsidP="00F77B5D">
            <w:pPr>
              <w:rPr>
                <w:rFonts w:cs="Times New Roman"/>
                <w:b/>
                <w:bCs/>
              </w:rPr>
            </w:pPr>
          </w:p>
          <w:p w:rsidR="00670D20" w:rsidRPr="00295A91" w:rsidRDefault="00670D20" w:rsidP="00F77B5D">
            <w:pPr>
              <w:rPr>
                <w:rFonts w:cs="Times New Roman"/>
                <w:b/>
                <w:bCs/>
              </w:rPr>
            </w:pPr>
            <w:r w:rsidRPr="006C7370">
              <w:rPr>
                <w:b/>
                <w:bCs/>
                <w:u w:val="single"/>
              </w:rPr>
              <w:t xml:space="preserve">Pacing Considerations: </w:t>
            </w:r>
          </w:p>
          <w:p w:rsidR="00670D20" w:rsidRDefault="00670D20" w:rsidP="00F77B5D">
            <w:pPr>
              <w:numPr>
                <w:ilvl w:val="0"/>
                <w:numId w:val="15"/>
              </w:numPr>
              <w:rPr>
                <w:rFonts w:cs="Times New Roman"/>
              </w:rPr>
            </w:pPr>
            <w:r w:rsidRPr="00295A91">
              <w:rPr>
                <w:b/>
                <w:bCs/>
              </w:rPr>
              <w:t>Week 1:</w:t>
            </w:r>
            <w:r w:rsidRPr="00295A91">
              <w:t xml:space="preserve"> Friend to Friend</w:t>
            </w:r>
          </w:p>
          <w:p w:rsidR="00670D20" w:rsidRPr="00763DF5" w:rsidRDefault="00670D20" w:rsidP="00F77B5D">
            <w:pPr>
              <w:numPr>
                <w:ilvl w:val="0"/>
                <w:numId w:val="15"/>
              </w:numPr>
              <w:rPr>
                <w:rFonts w:cs="Times New Roman"/>
                <w:b/>
                <w:bCs/>
              </w:rPr>
            </w:pPr>
            <w:r w:rsidRPr="00295A91">
              <w:rPr>
                <w:b/>
                <w:bCs/>
              </w:rPr>
              <w:t>Week 2:</w:t>
            </w:r>
            <w:r w:rsidRPr="00295A91">
              <w:t xml:space="preserve"> </w:t>
            </w:r>
            <w:r>
              <w:t>Please use this time to elicit a TELPAS-like writing sample as a post-assessment to determine student progress and English language acquisition. This post-assessment will also be used as a diagnostic tool to assist in determining level of English language fluency for each ELL.</w:t>
            </w:r>
          </w:p>
          <w:p w:rsidR="00670D20" w:rsidRPr="00763DF5" w:rsidRDefault="00670D20" w:rsidP="00F77B5D">
            <w:pPr>
              <w:numPr>
                <w:ilvl w:val="0"/>
                <w:numId w:val="15"/>
              </w:numPr>
              <w:rPr>
                <w:rFonts w:cs="Times New Roman"/>
              </w:rPr>
            </w:pPr>
            <w:r>
              <w:rPr>
                <w:b/>
                <w:bCs/>
              </w:rPr>
              <w:t xml:space="preserve">Week 3: </w:t>
            </w:r>
            <w:r>
              <w:t>Let’s Celebrate</w:t>
            </w:r>
          </w:p>
          <w:p w:rsidR="00670D20" w:rsidRDefault="00670D20" w:rsidP="00F77B5D">
            <w:pPr>
              <w:numPr>
                <w:ilvl w:val="0"/>
                <w:numId w:val="15"/>
              </w:numPr>
              <w:rPr>
                <w:rFonts w:cs="Times New Roman"/>
              </w:rPr>
            </w:pPr>
            <w:r w:rsidRPr="00295A91">
              <w:rPr>
                <w:b/>
                <w:bCs/>
              </w:rPr>
              <w:t xml:space="preserve">Week </w:t>
            </w:r>
            <w:r>
              <w:rPr>
                <w:b/>
                <w:bCs/>
              </w:rPr>
              <w:t>4</w:t>
            </w:r>
            <w:r w:rsidRPr="00295A91">
              <w:rPr>
                <w:b/>
                <w:bCs/>
              </w:rPr>
              <w:t xml:space="preserve">: </w:t>
            </w:r>
            <w:r>
              <w:t>Semester r</w:t>
            </w:r>
            <w:r w:rsidRPr="00295A91">
              <w:t>eview activities</w:t>
            </w:r>
          </w:p>
          <w:p w:rsidR="00670D20" w:rsidRPr="00295A91" w:rsidRDefault="00670D20" w:rsidP="00F77B5D">
            <w:pPr>
              <w:numPr>
                <w:ilvl w:val="0"/>
                <w:numId w:val="15"/>
              </w:numPr>
            </w:pPr>
            <w:r>
              <w:rPr>
                <w:b/>
                <w:bCs/>
              </w:rPr>
              <w:t>Week 5:</w:t>
            </w:r>
            <w:r>
              <w:t xml:space="preserve"> P</w:t>
            </w:r>
            <w:r w:rsidRPr="00295A91">
              <w:t>rojects</w:t>
            </w:r>
          </w:p>
          <w:p w:rsidR="00670D20" w:rsidRPr="00295A91" w:rsidRDefault="00670D20" w:rsidP="00F77B5D">
            <w:pPr>
              <w:ind w:left="720"/>
              <w:rPr>
                <w:rFonts w:cs="Times New Roman"/>
              </w:rPr>
            </w:pPr>
          </w:p>
          <w:p w:rsidR="00670D20" w:rsidRDefault="00670D20" w:rsidP="00F77B5D">
            <w:pPr>
              <w:rPr>
                <w:rFonts w:cs="Times New Roman"/>
              </w:rPr>
            </w:pPr>
            <w:r w:rsidRPr="00295A91">
              <w:rPr>
                <w:b/>
                <w:bCs/>
              </w:rPr>
              <w:t xml:space="preserve">Student vocabulary: </w:t>
            </w:r>
            <w:r w:rsidRPr="00295A91">
              <w:t>This unit is designed to build upon previous units. Students are required to gain mastery over simple sentence structures, short paragraphs, and individual vocabulary words within this unit. Vocabulary ought to be reinfo</w:t>
            </w:r>
            <w:r>
              <w:t>rced with future units depending</w:t>
            </w:r>
            <w:r w:rsidRPr="00295A91">
              <w:t xml:space="preserve"> upon the student’s level of mastery. </w:t>
            </w:r>
          </w:p>
          <w:p w:rsidR="00670D20" w:rsidRDefault="00670D20" w:rsidP="00F77B5D">
            <w:pPr>
              <w:rPr>
                <w:rFonts w:cs="Times New Roman"/>
              </w:rPr>
            </w:pPr>
          </w:p>
          <w:tbl>
            <w:tblPr>
              <w:tblStyle w:val="TableGrid"/>
              <w:tblW w:w="0" w:type="auto"/>
              <w:tblLayout w:type="fixed"/>
              <w:tblLook w:val="01E0"/>
            </w:tblPr>
            <w:tblGrid>
              <w:gridCol w:w="4107"/>
              <w:gridCol w:w="4108"/>
            </w:tblGrid>
            <w:tr w:rsidR="00670D20">
              <w:tc>
                <w:tcPr>
                  <w:tcW w:w="4107" w:type="dxa"/>
                  <w:tcBorders>
                    <w:top w:val="single" w:sz="4" w:space="0" w:color="auto"/>
                    <w:left w:val="single" w:sz="4" w:space="0" w:color="auto"/>
                    <w:bottom w:val="single" w:sz="4" w:space="0" w:color="auto"/>
                    <w:right w:val="single" w:sz="4" w:space="0" w:color="auto"/>
                  </w:tcBorders>
                </w:tcPr>
                <w:p w:rsidR="00670D20" w:rsidRPr="0073673D" w:rsidRDefault="00670D20" w:rsidP="0073673D">
                  <w:pPr>
                    <w:jc w:val="center"/>
                    <w:rPr>
                      <w:rFonts w:cs="Times New Roman"/>
                      <w:b/>
                      <w:bCs/>
                    </w:rPr>
                  </w:pPr>
                  <w:r>
                    <w:rPr>
                      <w:b/>
                      <w:bCs/>
                    </w:rPr>
                    <w:t>A-M</w:t>
                  </w:r>
                </w:p>
              </w:tc>
              <w:tc>
                <w:tcPr>
                  <w:tcW w:w="4108" w:type="dxa"/>
                  <w:tcBorders>
                    <w:top w:val="single" w:sz="4" w:space="0" w:color="auto"/>
                    <w:left w:val="single" w:sz="4" w:space="0" w:color="auto"/>
                    <w:bottom w:val="single" w:sz="4" w:space="0" w:color="auto"/>
                    <w:right w:val="single" w:sz="4" w:space="0" w:color="auto"/>
                  </w:tcBorders>
                </w:tcPr>
                <w:p w:rsidR="00670D20" w:rsidRPr="0073673D" w:rsidRDefault="00670D20" w:rsidP="0073673D">
                  <w:pPr>
                    <w:jc w:val="center"/>
                    <w:rPr>
                      <w:rFonts w:cs="Times New Roman"/>
                      <w:b/>
                      <w:bCs/>
                    </w:rPr>
                  </w:pPr>
                  <w:r>
                    <w:rPr>
                      <w:b/>
                      <w:bCs/>
                    </w:rPr>
                    <w:t>N-Z</w:t>
                  </w:r>
                </w:p>
              </w:tc>
            </w:tr>
            <w:tr w:rsidR="00670D20">
              <w:tc>
                <w:tcPr>
                  <w:tcW w:w="4107" w:type="dxa"/>
                  <w:tcBorders>
                    <w:top w:val="single" w:sz="4" w:space="0" w:color="auto"/>
                    <w:left w:val="single" w:sz="4" w:space="0" w:color="auto"/>
                    <w:bottom w:val="single" w:sz="4" w:space="0" w:color="auto"/>
                    <w:right w:val="single" w:sz="4" w:space="0" w:color="auto"/>
                  </w:tcBorders>
                </w:tcPr>
                <w:p w:rsidR="00670D20" w:rsidRDefault="00670D20" w:rsidP="0073673D">
                  <w:pPr>
                    <w:numPr>
                      <w:ilvl w:val="0"/>
                      <w:numId w:val="17"/>
                    </w:numPr>
                  </w:pPr>
                  <w:r>
                    <w:t xml:space="preserve">Actions: dance, yell, smile, cry, shout, listen, enjoy, </w:t>
                  </w:r>
                </w:p>
                <w:p w:rsidR="00670D20" w:rsidRDefault="00670D20" w:rsidP="0073673D">
                  <w:pPr>
                    <w:numPr>
                      <w:ilvl w:val="0"/>
                      <w:numId w:val="17"/>
                    </w:numPr>
                  </w:pPr>
                  <w:r>
                    <w:t>Countries</w:t>
                  </w:r>
                </w:p>
                <w:p w:rsidR="00670D20" w:rsidRDefault="00670D20" w:rsidP="0073673D">
                  <w:pPr>
                    <w:numPr>
                      <w:ilvl w:val="0"/>
                      <w:numId w:val="17"/>
                    </w:numPr>
                  </w:pPr>
                  <w:r>
                    <w:t>Continents</w:t>
                  </w:r>
                </w:p>
                <w:p w:rsidR="00670D20" w:rsidRDefault="00670D20" w:rsidP="0073673D">
                  <w:pPr>
                    <w:numPr>
                      <w:ilvl w:val="0"/>
                      <w:numId w:val="17"/>
                    </w:numPr>
                  </w:pPr>
                  <w:r>
                    <w:t>Feelings: happy, sad, excited, angry, confused, scared, bored</w:t>
                  </w:r>
                </w:p>
                <w:p w:rsidR="00670D20" w:rsidRDefault="00670D20" w:rsidP="0073673D">
                  <w:pPr>
                    <w:numPr>
                      <w:ilvl w:val="0"/>
                      <w:numId w:val="17"/>
                    </w:numPr>
                  </w:pPr>
                </w:p>
              </w:tc>
              <w:tc>
                <w:tcPr>
                  <w:tcW w:w="4108" w:type="dxa"/>
                  <w:tcBorders>
                    <w:top w:val="single" w:sz="4" w:space="0" w:color="auto"/>
                    <w:left w:val="single" w:sz="4" w:space="0" w:color="auto"/>
                    <w:bottom w:val="single" w:sz="4" w:space="0" w:color="auto"/>
                    <w:right w:val="single" w:sz="4" w:space="0" w:color="auto"/>
                  </w:tcBorders>
                </w:tcPr>
                <w:p w:rsidR="00670D20" w:rsidRDefault="00670D20" w:rsidP="0073673D">
                  <w:pPr>
                    <w:numPr>
                      <w:ilvl w:val="0"/>
                      <w:numId w:val="17"/>
                    </w:numPr>
                    <w:rPr>
                      <w:rFonts w:cs="Times New Roman"/>
                    </w:rPr>
                  </w:pPr>
                  <w:r>
                    <w:t>Relationships</w:t>
                  </w:r>
                </w:p>
                <w:p w:rsidR="00670D20" w:rsidRDefault="00670D20" w:rsidP="0073673D">
                  <w:pPr>
                    <w:numPr>
                      <w:ilvl w:val="0"/>
                      <w:numId w:val="17"/>
                    </w:numPr>
                    <w:rPr>
                      <w:rFonts w:cs="Times New Roman"/>
                    </w:rPr>
                  </w:pPr>
                </w:p>
              </w:tc>
            </w:tr>
          </w:tbl>
          <w:p w:rsidR="00670D20" w:rsidRPr="00295A91" w:rsidRDefault="00670D20" w:rsidP="0066060C">
            <w:pPr>
              <w:pStyle w:val="ListParagraph"/>
              <w:ind w:left="360"/>
              <w:rPr>
                <w:rFonts w:cs="Times New Roman"/>
                <w:b/>
                <w:bCs/>
              </w:rPr>
            </w:pPr>
          </w:p>
        </w:tc>
      </w:tr>
      <w:tr w:rsidR="00670D20" w:rsidRPr="00F64AA8" w:rsidTr="003D5C72">
        <w:trPr>
          <w:cantSplit/>
          <w:trHeight w:val="14"/>
        </w:trPr>
        <w:tc>
          <w:tcPr>
            <w:tcW w:w="1735" w:type="dxa"/>
          </w:tcPr>
          <w:p w:rsidR="00670D20" w:rsidRPr="00295A91" w:rsidRDefault="00670D20" w:rsidP="00F77B5D">
            <w:pPr>
              <w:rPr>
                <w:b/>
                <w:bCs/>
              </w:rPr>
            </w:pPr>
            <w:r w:rsidRPr="00295A91">
              <w:rPr>
                <w:b/>
                <w:bCs/>
              </w:rPr>
              <w:t>Curricular Connections (within, between, and among disciplines)</w:t>
            </w:r>
          </w:p>
        </w:tc>
        <w:tc>
          <w:tcPr>
            <w:tcW w:w="8460" w:type="dxa"/>
            <w:vAlign w:val="center"/>
          </w:tcPr>
          <w:p w:rsidR="00670D20" w:rsidRPr="00295A91" w:rsidRDefault="00670D20" w:rsidP="00F77B5D">
            <w:r w:rsidRPr="00295A91">
              <w:t>Within this unit a variety of topics are studied that connect with other content area disciplines.</w:t>
            </w:r>
          </w:p>
          <w:p w:rsidR="00670D20" w:rsidRPr="00295A91" w:rsidRDefault="00670D20" w:rsidP="00F77B5D"/>
          <w:p w:rsidR="00670D20" w:rsidRPr="00295A91" w:rsidRDefault="00670D20" w:rsidP="007212DE">
            <w:pPr>
              <w:pStyle w:val="ListParagraph"/>
              <w:numPr>
                <w:ilvl w:val="0"/>
                <w:numId w:val="6"/>
              </w:numPr>
            </w:pPr>
            <w:r w:rsidRPr="00295A91">
              <w:t>Fine Arts (theatre, art, dance, and music)</w:t>
            </w:r>
          </w:p>
          <w:p w:rsidR="00670D20" w:rsidRPr="00295A91" w:rsidRDefault="00670D20" w:rsidP="007212DE">
            <w:pPr>
              <w:pStyle w:val="ListParagraph"/>
              <w:numPr>
                <w:ilvl w:val="0"/>
                <w:numId w:val="6"/>
              </w:numPr>
            </w:pPr>
            <w:r w:rsidRPr="00295A91">
              <w:t>Social Studies (maps)</w:t>
            </w:r>
          </w:p>
          <w:p w:rsidR="00670D20" w:rsidRPr="00295A91" w:rsidRDefault="00670D20" w:rsidP="003D5C72">
            <w:pPr>
              <w:pStyle w:val="ListParagraph"/>
              <w:numPr>
                <w:ilvl w:val="0"/>
                <w:numId w:val="6"/>
              </w:numPr>
              <w:ind w:right="65"/>
              <w:rPr>
                <w:rFonts w:cs="Times New Roman"/>
              </w:rPr>
            </w:pPr>
            <w:r w:rsidRPr="00295A91">
              <w:t>Mathematics (bar graphs)</w:t>
            </w:r>
          </w:p>
        </w:tc>
      </w:tr>
      <w:tr w:rsidR="00670D20" w:rsidRPr="00F64AA8" w:rsidTr="003D5C72">
        <w:trPr>
          <w:cantSplit/>
          <w:trHeight w:val="14"/>
        </w:trPr>
        <w:tc>
          <w:tcPr>
            <w:tcW w:w="1735" w:type="dxa"/>
          </w:tcPr>
          <w:p w:rsidR="00670D20" w:rsidRPr="00295A91" w:rsidRDefault="00670D20" w:rsidP="00F77B5D">
            <w:pPr>
              <w:rPr>
                <w:b/>
                <w:bCs/>
              </w:rPr>
            </w:pPr>
            <w:r w:rsidRPr="00295A91">
              <w:rPr>
                <w:b/>
                <w:bCs/>
              </w:rPr>
              <w:t>Required Lessons</w:t>
            </w:r>
          </w:p>
        </w:tc>
        <w:tc>
          <w:tcPr>
            <w:tcW w:w="8460" w:type="dxa"/>
          </w:tcPr>
          <w:p w:rsidR="00670D20" w:rsidRPr="00295A91" w:rsidRDefault="00670D20" w:rsidP="007212DE">
            <w:pPr>
              <w:pStyle w:val="ListParagraph"/>
              <w:numPr>
                <w:ilvl w:val="0"/>
                <w:numId w:val="7"/>
              </w:numPr>
              <w:spacing w:line="276" w:lineRule="auto"/>
            </w:pPr>
            <w:r w:rsidRPr="00295A91">
              <w:t xml:space="preserve">Cultural connections with holidays similar to ones celebrated in America including Thanksgiving, Halloween etc. </w:t>
            </w:r>
          </w:p>
          <w:p w:rsidR="00670D20" w:rsidRPr="00295A91" w:rsidRDefault="00670D20" w:rsidP="007212DE">
            <w:pPr>
              <w:pStyle w:val="ListParagraph"/>
              <w:numPr>
                <w:ilvl w:val="0"/>
                <w:numId w:val="7"/>
              </w:numPr>
              <w:spacing w:line="276" w:lineRule="auto"/>
            </w:pPr>
            <w:r w:rsidRPr="00295A91">
              <w:t>TPR – Total Physical Response</w:t>
            </w:r>
          </w:p>
          <w:p w:rsidR="00670D20" w:rsidRPr="00295A91" w:rsidRDefault="00670D20" w:rsidP="007212DE">
            <w:pPr>
              <w:pStyle w:val="ListParagraph"/>
              <w:numPr>
                <w:ilvl w:val="0"/>
                <w:numId w:val="7"/>
              </w:numPr>
              <w:spacing w:line="276" w:lineRule="auto"/>
            </w:pPr>
            <w:r w:rsidRPr="00295A91">
              <w:t xml:space="preserve">Vocabulary building - </w:t>
            </w:r>
          </w:p>
          <w:p w:rsidR="00670D20" w:rsidRPr="00295A91" w:rsidRDefault="00670D20" w:rsidP="007212DE">
            <w:pPr>
              <w:pStyle w:val="ListParagraph"/>
              <w:numPr>
                <w:ilvl w:val="0"/>
                <w:numId w:val="7"/>
              </w:numPr>
              <w:spacing w:line="276" w:lineRule="auto"/>
            </w:pPr>
            <w:r w:rsidRPr="00295A91">
              <w:t>Reader/Writer Notebook</w:t>
            </w:r>
          </w:p>
          <w:p w:rsidR="00670D20" w:rsidRPr="00295A91" w:rsidRDefault="00670D20" w:rsidP="007212DE">
            <w:pPr>
              <w:pStyle w:val="ListParagraph"/>
              <w:numPr>
                <w:ilvl w:val="0"/>
                <w:numId w:val="7"/>
              </w:numPr>
              <w:spacing w:line="276" w:lineRule="auto"/>
            </w:pPr>
            <w:r w:rsidRPr="00295A91">
              <w:t>Graphic organizers</w:t>
            </w:r>
          </w:p>
          <w:p w:rsidR="00670D20" w:rsidRPr="00295A91" w:rsidRDefault="00670D20" w:rsidP="007212DE">
            <w:pPr>
              <w:pStyle w:val="ListParagraph"/>
              <w:numPr>
                <w:ilvl w:val="0"/>
                <w:numId w:val="7"/>
              </w:numPr>
              <w:spacing w:line="276" w:lineRule="auto"/>
            </w:pPr>
            <w:r w:rsidRPr="00295A91">
              <w:t>Personal Glossaries</w:t>
            </w:r>
          </w:p>
          <w:p w:rsidR="00670D20" w:rsidRPr="00295A91" w:rsidRDefault="00670D20" w:rsidP="007212DE">
            <w:pPr>
              <w:pStyle w:val="ListParagraph"/>
              <w:numPr>
                <w:ilvl w:val="0"/>
                <w:numId w:val="7"/>
              </w:numPr>
              <w:spacing w:line="276" w:lineRule="auto"/>
            </w:pPr>
            <w:r w:rsidRPr="00295A91">
              <w:t>Language practice</w:t>
            </w:r>
          </w:p>
          <w:p w:rsidR="00670D20" w:rsidRPr="00295A91" w:rsidRDefault="00670D20" w:rsidP="007212DE">
            <w:pPr>
              <w:pStyle w:val="ListParagraph"/>
              <w:numPr>
                <w:ilvl w:val="0"/>
                <w:numId w:val="8"/>
              </w:numPr>
              <w:spacing w:line="276" w:lineRule="auto"/>
            </w:pPr>
            <w:r w:rsidRPr="00295A91">
              <w:t xml:space="preserve">Sentence starters for </w:t>
            </w:r>
            <w:hyperlink r:id="rId6" w:history="1">
              <w:r w:rsidRPr="00295A91">
                <w:rPr>
                  <w:rStyle w:val="Hyperlink"/>
                </w:rPr>
                <w:t>Listening</w:t>
              </w:r>
            </w:hyperlink>
            <w:r w:rsidRPr="00295A91">
              <w:t xml:space="preserve">, </w:t>
            </w:r>
            <w:hyperlink r:id="rId7" w:history="1">
              <w:r w:rsidRPr="00295A91">
                <w:rPr>
                  <w:rStyle w:val="Hyperlink"/>
                </w:rPr>
                <w:t>Speaking</w:t>
              </w:r>
            </w:hyperlink>
            <w:r w:rsidRPr="00295A91">
              <w:t xml:space="preserve">, </w:t>
            </w:r>
            <w:hyperlink r:id="rId8" w:history="1">
              <w:r w:rsidRPr="00295A91">
                <w:rPr>
                  <w:rStyle w:val="Hyperlink"/>
                </w:rPr>
                <w:t>Reading</w:t>
              </w:r>
            </w:hyperlink>
            <w:r w:rsidRPr="00295A91">
              <w:t xml:space="preserve">, and </w:t>
            </w:r>
            <w:hyperlink r:id="rId9" w:history="1">
              <w:r w:rsidRPr="00295A91">
                <w:rPr>
                  <w:rStyle w:val="Hyperlink"/>
                </w:rPr>
                <w:t>Writing</w:t>
              </w:r>
            </w:hyperlink>
            <w:r w:rsidRPr="00295A91">
              <w:t>.</w:t>
            </w:r>
          </w:p>
        </w:tc>
      </w:tr>
      <w:tr w:rsidR="00670D20" w:rsidRPr="00F64AA8" w:rsidTr="003D5C72">
        <w:trPr>
          <w:cantSplit/>
          <w:trHeight w:val="14"/>
        </w:trPr>
        <w:tc>
          <w:tcPr>
            <w:tcW w:w="1735" w:type="dxa"/>
          </w:tcPr>
          <w:p w:rsidR="00670D20" w:rsidRPr="00295A91" w:rsidRDefault="00670D20" w:rsidP="00F77B5D">
            <w:pPr>
              <w:rPr>
                <w:b/>
                <w:bCs/>
              </w:rPr>
            </w:pPr>
            <w:r w:rsidRPr="00295A91">
              <w:rPr>
                <w:b/>
                <w:bCs/>
              </w:rPr>
              <w:t>Recommended Lessons and Learning Experiences</w:t>
            </w:r>
          </w:p>
        </w:tc>
        <w:tc>
          <w:tcPr>
            <w:tcW w:w="8460" w:type="dxa"/>
          </w:tcPr>
          <w:p w:rsidR="00670D20" w:rsidRPr="00295A91" w:rsidRDefault="00670D20" w:rsidP="00F77B5D">
            <w:pPr>
              <w:pStyle w:val="ListParagraph"/>
              <w:spacing w:line="276" w:lineRule="auto"/>
              <w:ind w:left="0"/>
              <w:rPr>
                <w:rFonts w:cs="Times New Roman"/>
              </w:rPr>
            </w:pPr>
            <w:r w:rsidRPr="00295A91">
              <w:t xml:space="preserve">Students will develop a play, choreographed dance, songs, a classroom </w:t>
            </w:r>
            <w:r>
              <w:t xml:space="preserve">friendship </w:t>
            </w:r>
            <w:r w:rsidRPr="00295A91">
              <w:t>scrapbook with captions, labels, and short, descriptive paragraphs, and/or a poem about friendship.</w:t>
            </w:r>
            <w:r>
              <w:t xml:space="preserve"> </w:t>
            </w:r>
          </w:p>
          <w:p w:rsidR="00670D20" w:rsidRPr="00295A91" w:rsidRDefault="00670D20" w:rsidP="00F77B5D">
            <w:pPr>
              <w:pStyle w:val="ListParagraph"/>
              <w:spacing w:line="276" w:lineRule="auto"/>
              <w:ind w:left="0"/>
            </w:pPr>
            <w:r w:rsidRPr="00295A91">
              <w:t>To introduce relationships and celebrations.</w:t>
            </w:r>
          </w:p>
          <w:p w:rsidR="00670D20" w:rsidRPr="00295A91" w:rsidRDefault="00670D20" w:rsidP="00F77B5D">
            <w:pPr>
              <w:pStyle w:val="ListParagraph"/>
              <w:spacing w:line="276" w:lineRule="auto"/>
              <w:ind w:left="0"/>
            </w:pPr>
          </w:p>
          <w:p w:rsidR="00670D20" w:rsidRDefault="00670D20" w:rsidP="00F77B5D">
            <w:pPr>
              <w:pStyle w:val="ListParagraph"/>
              <w:spacing w:line="276" w:lineRule="auto"/>
              <w:ind w:left="0"/>
            </w:pPr>
            <w:r>
              <w:rPr>
                <w:i/>
                <w:iCs/>
              </w:rPr>
              <w:t>High Point: The Basics</w:t>
            </w:r>
            <w:r>
              <w:t xml:space="preserve"> (Current Adoption)</w:t>
            </w:r>
          </w:p>
          <w:p w:rsidR="00670D20" w:rsidRDefault="00670D20" w:rsidP="007212DE">
            <w:pPr>
              <w:pStyle w:val="ListParagraph"/>
              <w:numPr>
                <w:ilvl w:val="0"/>
                <w:numId w:val="12"/>
              </w:numPr>
              <w:suppressAutoHyphens/>
              <w:spacing w:line="276" w:lineRule="auto"/>
            </w:pPr>
            <w:r>
              <w:t>“How Do Friends Feel?” p.145 - 147</w:t>
            </w:r>
          </w:p>
          <w:p w:rsidR="00670D20" w:rsidRDefault="00670D20" w:rsidP="007212DE">
            <w:pPr>
              <w:pStyle w:val="ListParagraph"/>
              <w:numPr>
                <w:ilvl w:val="0"/>
                <w:numId w:val="12"/>
              </w:numPr>
              <w:suppressAutoHyphens/>
              <w:spacing w:line="276" w:lineRule="auto"/>
            </w:pPr>
            <w:r>
              <w:t>“Friends Are Like That,” book from The Basics Bookshelf</w:t>
            </w:r>
          </w:p>
          <w:p w:rsidR="00670D20" w:rsidRDefault="00670D20" w:rsidP="007212DE">
            <w:pPr>
              <w:pStyle w:val="ListParagraph"/>
              <w:numPr>
                <w:ilvl w:val="0"/>
                <w:numId w:val="12"/>
              </w:numPr>
              <w:suppressAutoHyphens/>
              <w:spacing w:line="276" w:lineRule="auto"/>
            </w:pPr>
            <w:r>
              <w:t>“Best Friends,” poem/chant pp 150-151</w:t>
            </w:r>
          </w:p>
          <w:p w:rsidR="00670D20" w:rsidRDefault="00670D20" w:rsidP="007212DE">
            <w:pPr>
              <w:pStyle w:val="ListParagraph"/>
              <w:numPr>
                <w:ilvl w:val="0"/>
                <w:numId w:val="12"/>
              </w:numPr>
              <w:suppressAutoHyphens/>
              <w:spacing w:line="276" w:lineRule="auto"/>
            </w:pPr>
            <w:r>
              <w:t>Writing Project: Friendship Book, p. 155</w:t>
            </w:r>
          </w:p>
          <w:p w:rsidR="00670D20" w:rsidRDefault="00670D20" w:rsidP="007212DE">
            <w:pPr>
              <w:pStyle w:val="ListParagraph"/>
              <w:numPr>
                <w:ilvl w:val="0"/>
                <w:numId w:val="12"/>
              </w:numPr>
              <w:suppressAutoHyphens/>
              <w:spacing w:line="276" w:lineRule="auto"/>
            </w:pPr>
            <w:r>
              <w:t>“How Do You Dance?” pp. 158-159</w:t>
            </w:r>
          </w:p>
          <w:p w:rsidR="00670D20" w:rsidRDefault="00670D20" w:rsidP="007212DE">
            <w:pPr>
              <w:pStyle w:val="ListParagraph"/>
              <w:numPr>
                <w:ilvl w:val="0"/>
                <w:numId w:val="12"/>
              </w:numPr>
              <w:suppressAutoHyphens/>
              <w:spacing w:line="276" w:lineRule="auto"/>
            </w:pPr>
            <w:r>
              <w:t>“People Celebrate Around the World,” pp. 160-161</w:t>
            </w:r>
          </w:p>
          <w:p w:rsidR="00670D20" w:rsidRDefault="00670D20" w:rsidP="007212DE">
            <w:pPr>
              <w:pStyle w:val="ListParagraph"/>
              <w:numPr>
                <w:ilvl w:val="0"/>
                <w:numId w:val="12"/>
              </w:numPr>
              <w:suppressAutoHyphens/>
              <w:spacing w:line="276" w:lineRule="auto"/>
            </w:pPr>
            <w:r>
              <w:t>“Let’s Dance,” book from The Basics Bookshelf</w:t>
            </w:r>
          </w:p>
          <w:p w:rsidR="00670D20" w:rsidRDefault="00670D20" w:rsidP="007212DE">
            <w:pPr>
              <w:pStyle w:val="ListParagraph"/>
              <w:numPr>
                <w:ilvl w:val="0"/>
                <w:numId w:val="12"/>
              </w:numPr>
              <w:suppressAutoHyphens/>
              <w:spacing w:line="276" w:lineRule="auto"/>
            </w:pPr>
            <w:r>
              <w:t>Writing Project: Celebration Poster, p. 169</w:t>
            </w:r>
          </w:p>
          <w:p w:rsidR="00670D20" w:rsidRDefault="00670D20" w:rsidP="00F77B5D">
            <w:pPr>
              <w:pStyle w:val="ListParagraph"/>
              <w:spacing w:line="276" w:lineRule="auto"/>
              <w:ind w:left="0"/>
              <w:rPr>
                <w:rFonts w:cs="Times New Roman"/>
              </w:rPr>
            </w:pPr>
          </w:p>
          <w:p w:rsidR="00670D20" w:rsidRDefault="00670D20" w:rsidP="00F77B5D">
            <w:pPr>
              <w:pStyle w:val="ListParagraph"/>
              <w:spacing w:line="276" w:lineRule="auto"/>
              <w:ind w:left="0"/>
            </w:pPr>
            <w:r>
              <w:rPr>
                <w:i/>
                <w:iCs/>
              </w:rPr>
              <w:t>Oxford Picture Dictionary</w:t>
            </w:r>
            <w:r>
              <w:t xml:space="preserve"> * </w:t>
            </w:r>
          </w:p>
          <w:p w:rsidR="00670D20" w:rsidRDefault="00670D20" w:rsidP="00F77B5D">
            <w:pPr>
              <w:pStyle w:val="ListParagraph"/>
              <w:spacing w:line="276" w:lineRule="auto"/>
              <w:ind w:left="0"/>
            </w:pPr>
          </w:p>
          <w:p w:rsidR="00670D20" w:rsidRDefault="00670D20" w:rsidP="00F77B5D">
            <w:pPr>
              <w:pStyle w:val="ListParagraph"/>
              <w:spacing w:line="276" w:lineRule="auto"/>
              <w:ind w:left="0"/>
              <w:rPr>
                <w:i/>
                <w:iCs/>
              </w:rPr>
            </w:pPr>
            <w:r>
              <w:rPr>
                <w:i/>
                <w:iCs/>
              </w:rPr>
              <w:t xml:space="preserve">Longman-Pearson Picture Dictionary* </w:t>
            </w:r>
          </w:p>
          <w:p w:rsidR="00670D20" w:rsidRDefault="00670D20" w:rsidP="00F77B5D">
            <w:pPr>
              <w:pStyle w:val="ListParagraph"/>
              <w:spacing w:line="276" w:lineRule="auto"/>
              <w:ind w:left="0"/>
              <w:rPr>
                <w:i/>
                <w:iCs/>
              </w:rPr>
            </w:pPr>
          </w:p>
          <w:p w:rsidR="00670D20" w:rsidRDefault="00670D20" w:rsidP="00F77B5D">
            <w:pPr>
              <w:pStyle w:val="ListParagraph"/>
              <w:spacing w:line="276" w:lineRule="auto"/>
              <w:ind w:left="0"/>
            </w:pPr>
            <w:r>
              <w:rPr>
                <w:i/>
                <w:iCs/>
              </w:rPr>
              <w:t>Access: Building Literacy Through Learning</w:t>
            </w:r>
            <w:r>
              <w:t>,*  Great Source Education Group</w:t>
            </w:r>
          </w:p>
          <w:p w:rsidR="00670D20" w:rsidRDefault="00670D20" w:rsidP="00F77B5D">
            <w:pPr>
              <w:pStyle w:val="ListParagraph"/>
              <w:spacing w:line="276" w:lineRule="auto"/>
              <w:ind w:left="0"/>
            </w:pPr>
          </w:p>
          <w:p w:rsidR="00670D20" w:rsidRDefault="00670D20" w:rsidP="00F77B5D">
            <w:pPr>
              <w:pStyle w:val="ListParagraph"/>
              <w:spacing w:line="276" w:lineRule="auto"/>
              <w:ind w:left="0"/>
            </w:pPr>
            <w:r>
              <w:t>* The district does not own these recommended resources. Individual campus funds need to be utilized to purchase these supplementary materials.</w:t>
            </w:r>
          </w:p>
          <w:p w:rsidR="00670D20" w:rsidRPr="00295A91" w:rsidRDefault="00670D20" w:rsidP="00F77B5D">
            <w:pPr>
              <w:pStyle w:val="ListParagraph"/>
              <w:spacing w:line="276" w:lineRule="auto"/>
              <w:ind w:left="0"/>
              <w:rPr>
                <w:rFonts w:cs="Times New Roman"/>
              </w:rPr>
            </w:pPr>
          </w:p>
          <w:p w:rsidR="00670D20" w:rsidRPr="00295A91" w:rsidRDefault="00670D20" w:rsidP="00F77B5D">
            <w:pPr>
              <w:pStyle w:val="ListParagraph"/>
              <w:spacing w:line="276" w:lineRule="auto"/>
              <w:ind w:left="0"/>
              <w:rPr>
                <w:rFonts w:cs="Times New Roman"/>
              </w:rPr>
            </w:pPr>
            <w:r w:rsidRPr="00295A91">
              <w:t xml:space="preserve">Cox, David – </w:t>
            </w:r>
            <w:r w:rsidRPr="00295A91">
              <w:rPr>
                <w:i/>
                <w:iCs/>
              </w:rPr>
              <w:t>Avu and the Perfect Moon</w:t>
            </w:r>
          </w:p>
          <w:p w:rsidR="00670D20" w:rsidRPr="00295A91" w:rsidRDefault="00670D20" w:rsidP="00F77B5D">
            <w:pPr>
              <w:pStyle w:val="ListParagraph"/>
              <w:spacing w:line="276" w:lineRule="auto"/>
              <w:ind w:left="0"/>
              <w:rPr>
                <w:rFonts w:cs="Times New Roman"/>
              </w:rPr>
            </w:pPr>
            <w:r w:rsidRPr="00295A91">
              <w:t xml:space="preserve">Heller, Ruth – </w:t>
            </w:r>
            <w:r w:rsidRPr="00295A91">
              <w:rPr>
                <w:i/>
                <w:iCs/>
              </w:rPr>
              <w:t>Up, Up, and Away</w:t>
            </w:r>
          </w:p>
          <w:p w:rsidR="00670D20" w:rsidRPr="00295A91" w:rsidRDefault="00670D20" w:rsidP="00F77B5D">
            <w:pPr>
              <w:pStyle w:val="ListParagraph"/>
              <w:spacing w:line="276" w:lineRule="auto"/>
              <w:ind w:left="0"/>
              <w:rPr>
                <w:rFonts w:cs="Times New Roman"/>
              </w:rPr>
            </w:pPr>
            <w:r w:rsidRPr="00295A91">
              <w:t xml:space="preserve">James, Bill T. &amp; Kuklin, Susan – </w:t>
            </w:r>
            <w:r w:rsidRPr="00295A91">
              <w:rPr>
                <w:i/>
                <w:iCs/>
              </w:rPr>
              <w:t>Dance</w:t>
            </w:r>
          </w:p>
          <w:p w:rsidR="00670D20" w:rsidRPr="00295A91" w:rsidRDefault="00670D20" w:rsidP="00F77B5D">
            <w:pPr>
              <w:pStyle w:val="ListParagraph"/>
              <w:spacing w:line="276" w:lineRule="auto"/>
              <w:ind w:left="0"/>
            </w:pPr>
            <w:r w:rsidRPr="00295A91">
              <w:t xml:space="preserve">Johnson, Angela -  </w:t>
            </w:r>
            <w:r w:rsidRPr="00295A91">
              <w:rPr>
                <w:i/>
                <w:iCs/>
              </w:rPr>
              <w:t>The Leaving Morning</w:t>
            </w:r>
            <w:r w:rsidRPr="00295A91">
              <w:t xml:space="preserve"> </w:t>
            </w:r>
          </w:p>
          <w:p w:rsidR="00670D20" w:rsidRPr="00295A91" w:rsidRDefault="00670D20" w:rsidP="00F77B5D">
            <w:pPr>
              <w:pStyle w:val="ListParagraph"/>
              <w:spacing w:line="276" w:lineRule="auto"/>
              <w:ind w:left="0"/>
              <w:rPr>
                <w:rFonts w:cs="Times New Roman"/>
              </w:rPr>
            </w:pPr>
            <w:r w:rsidRPr="00295A91">
              <w:t xml:space="preserve">Luenn, Nancy – </w:t>
            </w:r>
            <w:r w:rsidRPr="00295A91">
              <w:rPr>
                <w:i/>
                <w:iCs/>
              </w:rPr>
              <w:t>Celebrations of Light</w:t>
            </w:r>
          </w:p>
          <w:p w:rsidR="00670D20" w:rsidRPr="00295A91" w:rsidRDefault="00670D20" w:rsidP="00F77B5D">
            <w:pPr>
              <w:pStyle w:val="ListParagraph"/>
              <w:spacing w:line="276" w:lineRule="auto"/>
              <w:ind w:left="0"/>
              <w:rPr>
                <w:rFonts w:cs="Times New Roman"/>
              </w:rPr>
            </w:pPr>
            <w:r w:rsidRPr="00295A91">
              <w:t xml:space="preserve">Marilyn Singer - </w:t>
            </w:r>
            <w:r w:rsidRPr="00295A91">
              <w:rPr>
                <w:i/>
                <w:iCs/>
              </w:rPr>
              <w:t>Nine O’Clock Lullaby</w:t>
            </w:r>
          </w:p>
          <w:p w:rsidR="00670D20" w:rsidRPr="00295A91" w:rsidRDefault="00670D20" w:rsidP="00F77B5D">
            <w:pPr>
              <w:pStyle w:val="ListParagraph"/>
              <w:spacing w:line="276" w:lineRule="auto"/>
              <w:ind w:left="0"/>
            </w:pPr>
            <w:r w:rsidRPr="00295A91">
              <w:t xml:space="preserve">Silverstein, Shel - </w:t>
            </w:r>
            <w:r w:rsidRPr="00295A91">
              <w:rPr>
                <w:i/>
                <w:iCs/>
              </w:rPr>
              <w:t>The Giving Tree</w:t>
            </w:r>
            <w:r w:rsidRPr="00295A91">
              <w:t xml:space="preserve"> </w:t>
            </w:r>
          </w:p>
          <w:p w:rsidR="00670D20" w:rsidRPr="00295A91" w:rsidRDefault="00670D20" w:rsidP="00F77B5D">
            <w:pPr>
              <w:pStyle w:val="ListParagraph"/>
              <w:spacing w:line="276" w:lineRule="auto"/>
              <w:ind w:left="0"/>
            </w:pPr>
            <w:r w:rsidRPr="00295A91">
              <w:t xml:space="preserve">Uchida, Yoshiko - </w:t>
            </w:r>
            <w:r w:rsidRPr="00295A91">
              <w:rPr>
                <w:i/>
                <w:iCs/>
              </w:rPr>
              <w:t>The Bracelet</w:t>
            </w:r>
            <w:r w:rsidRPr="00295A91">
              <w:t xml:space="preserve"> </w:t>
            </w:r>
          </w:p>
          <w:p w:rsidR="00670D20" w:rsidRPr="00295A91" w:rsidRDefault="00670D20" w:rsidP="00F77B5D">
            <w:pPr>
              <w:pStyle w:val="ListParagraph"/>
              <w:spacing w:line="276" w:lineRule="auto"/>
              <w:ind w:left="0"/>
              <w:rPr>
                <w:rFonts w:cs="Times New Roman"/>
              </w:rPr>
            </w:pPr>
            <w:r w:rsidRPr="00295A91">
              <w:t xml:space="preserve">Young, Ed - </w:t>
            </w:r>
            <w:r w:rsidRPr="00295A91">
              <w:rPr>
                <w:i/>
                <w:iCs/>
              </w:rPr>
              <w:t>Voices of the Heart</w:t>
            </w:r>
          </w:p>
          <w:p w:rsidR="00670D20" w:rsidRPr="00295A91" w:rsidRDefault="00670D20" w:rsidP="00F77B5D">
            <w:pPr>
              <w:pStyle w:val="ListParagraph"/>
              <w:spacing w:line="276" w:lineRule="auto"/>
              <w:ind w:left="0"/>
              <w:rPr>
                <w:rFonts w:cs="Times New Roman"/>
              </w:rPr>
            </w:pPr>
          </w:p>
          <w:p w:rsidR="00670D20" w:rsidRPr="00295A91" w:rsidRDefault="00670D20" w:rsidP="00F77B5D">
            <w:pPr>
              <w:pStyle w:val="ListParagraph"/>
              <w:spacing w:line="276" w:lineRule="auto"/>
              <w:ind w:left="0"/>
            </w:pPr>
            <w:r w:rsidRPr="00295A91">
              <w:t>The Journey of Natty Gann – a multimedia film/video</w:t>
            </w:r>
          </w:p>
          <w:p w:rsidR="00670D20" w:rsidRPr="00295A91" w:rsidRDefault="00670D20" w:rsidP="00F77B5D">
            <w:pPr>
              <w:pStyle w:val="ListParagraph"/>
              <w:spacing w:line="276" w:lineRule="auto"/>
              <w:ind w:left="0"/>
            </w:pPr>
          </w:p>
          <w:p w:rsidR="00670D20" w:rsidRDefault="00670D20" w:rsidP="00F77B5D">
            <w:pPr>
              <w:pStyle w:val="ListParagraph"/>
              <w:spacing w:line="276" w:lineRule="auto"/>
              <w:ind w:left="0"/>
              <w:rPr>
                <w:rFonts w:cs="Times New Roman"/>
              </w:rPr>
            </w:pPr>
            <w:r w:rsidRPr="00295A91">
              <w:rPr>
                <w:i/>
                <w:iCs/>
              </w:rPr>
              <w:t>Oxford Picture Dictionary</w:t>
            </w:r>
            <w:r w:rsidRPr="00295A91">
              <w:t xml:space="preserve"> * </w:t>
            </w:r>
          </w:p>
          <w:p w:rsidR="00670D20" w:rsidRPr="00295A91" w:rsidRDefault="00670D20" w:rsidP="00F77B5D">
            <w:pPr>
              <w:pStyle w:val="ListParagraph"/>
              <w:spacing w:line="276" w:lineRule="auto"/>
              <w:ind w:left="0"/>
              <w:rPr>
                <w:i/>
                <w:iCs/>
              </w:rPr>
            </w:pPr>
            <w:r w:rsidRPr="00295A91">
              <w:rPr>
                <w:i/>
                <w:iCs/>
              </w:rPr>
              <w:t xml:space="preserve">Longman-Pearson Picture Dictionary* </w:t>
            </w:r>
          </w:p>
          <w:p w:rsidR="00670D20" w:rsidRPr="00295A91" w:rsidRDefault="00670D20" w:rsidP="00F77B5D">
            <w:pPr>
              <w:pStyle w:val="ListParagraph"/>
              <w:spacing w:line="276" w:lineRule="auto"/>
              <w:ind w:left="0"/>
              <w:rPr>
                <w:i/>
                <w:iCs/>
              </w:rPr>
            </w:pPr>
          </w:p>
          <w:p w:rsidR="00670D20" w:rsidRPr="00295A91" w:rsidRDefault="00670D20" w:rsidP="00F77B5D">
            <w:pPr>
              <w:pStyle w:val="ListParagraph"/>
              <w:spacing w:line="276" w:lineRule="auto"/>
              <w:ind w:left="0"/>
            </w:pPr>
            <w:r w:rsidRPr="00295A91">
              <w:rPr>
                <w:i/>
                <w:iCs/>
              </w:rPr>
              <w:t>Access: Building Literacy Through Learning</w:t>
            </w:r>
            <w:r w:rsidRPr="00295A91">
              <w:t>,*  Great Source Education Group</w:t>
            </w:r>
          </w:p>
          <w:p w:rsidR="00670D20" w:rsidRPr="00295A91" w:rsidRDefault="00670D20" w:rsidP="00F77B5D">
            <w:pPr>
              <w:pStyle w:val="ListParagraph"/>
              <w:spacing w:line="276" w:lineRule="auto"/>
              <w:ind w:left="0"/>
            </w:pPr>
          </w:p>
          <w:p w:rsidR="00670D20" w:rsidRPr="00295A91" w:rsidRDefault="00670D20" w:rsidP="00F77B5D">
            <w:pPr>
              <w:pStyle w:val="ListParagraph"/>
              <w:spacing w:line="276" w:lineRule="auto"/>
              <w:ind w:left="0"/>
            </w:pPr>
            <w:r w:rsidRPr="00295A91">
              <w:t>* The district does not own these recommended resources. Individual campus funds need to be utilized to purchase these supplementary materials.</w:t>
            </w:r>
          </w:p>
        </w:tc>
      </w:tr>
      <w:tr w:rsidR="00670D20" w:rsidRPr="00F64AA8" w:rsidTr="003D5C72">
        <w:trPr>
          <w:trHeight w:val="14"/>
        </w:trPr>
        <w:tc>
          <w:tcPr>
            <w:tcW w:w="1735" w:type="dxa"/>
          </w:tcPr>
          <w:p w:rsidR="00670D20" w:rsidRPr="00295A91" w:rsidRDefault="00670D20" w:rsidP="00F77B5D">
            <w:pPr>
              <w:rPr>
                <w:b/>
                <w:bCs/>
              </w:rPr>
            </w:pPr>
            <w:r w:rsidRPr="00295A91">
              <w:rPr>
                <w:b/>
                <w:bCs/>
              </w:rPr>
              <w:t>Differentiation:</w:t>
            </w:r>
          </w:p>
        </w:tc>
        <w:tc>
          <w:tcPr>
            <w:tcW w:w="8460" w:type="dxa"/>
          </w:tcPr>
          <w:p w:rsidR="00670D20" w:rsidRPr="00295A91" w:rsidRDefault="00670D20" w:rsidP="00F77B5D">
            <w:r w:rsidRPr="00295A91">
              <w:t>See textbook for ideas for struggling readers.</w:t>
            </w:r>
          </w:p>
          <w:p w:rsidR="00670D20" w:rsidRPr="00295A91" w:rsidRDefault="00670D20" w:rsidP="00F77B5D"/>
          <w:p w:rsidR="00670D20" w:rsidRPr="00295A91" w:rsidRDefault="00670D20" w:rsidP="00F77B5D">
            <w:hyperlink r:id="rId10" w:history="1">
              <w:r w:rsidRPr="00295A91">
                <w:rPr>
                  <w:rStyle w:val="Hyperlink"/>
                  <w:b/>
                  <w:bCs/>
                </w:rPr>
                <w:t>English Language Proficiency Standards</w:t>
              </w:r>
              <w:r w:rsidRPr="00295A91">
                <w:rPr>
                  <w:rStyle w:val="Hyperlink"/>
                </w:rPr>
                <w:t xml:space="preserve"> </w:t>
              </w:r>
              <w:r w:rsidRPr="00295A91">
                <w:rPr>
                  <w:rStyle w:val="Hyperlink"/>
                  <w:b/>
                  <w:bCs/>
                </w:rPr>
                <w:t>Student Expectations with Sentence Stems and Activities to support implementation of the Standards</w:t>
              </w:r>
            </w:hyperlink>
            <w:r w:rsidRPr="00295A91">
              <w:t xml:space="preserve">  (Note: when you open the link, it may ask you for a certificate or if it is OK to open the file, click OK each time you see the screens.) </w:t>
            </w:r>
          </w:p>
        </w:tc>
      </w:tr>
      <w:tr w:rsidR="00670D20" w:rsidRPr="00F64AA8" w:rsidTr="003D5C72">
        <w:trPr>
          <w:trHeight w:val="14"/>
        </w:trPr>
        <w:tc>
          <w:tcPr>
            <w:tcW w:w="1735" w:type="dxa"/>
          </w:tcPr>
          <w:p w:rsidR="00670D20" w:rsidRPr="00295A91" w:rsidRDefault="00670D20" w:rsidP="00F77B5D">
            <w:pPr>
              <w:rPr>
                <w:b/>
                <w:bCs/>
              </w:rPr>
            </w:pPr>
            <w:r w:rsidRPr="00295A91">
              <w:rPr>
                <w:b/>
                <w:bCs/>
              </w:rPr>
              <w:t>Instructional Resources</w:t>
            </w:r>
          </w:p>
        </w:tc>
        <w:tc>
          <w:tcPr>
            <w:tcW w:w="8460" w:type="dxa"/>
          </w:tcPr>
          <w:p w:rsidR="00670D20" w:rsidRPr="00295A91" w:rsidRDefault="00670D20" w:rsidP="00F77B5D">
            <w:pPr>
              <w:rPr>
                <w:b/>
                <w:bCs/>
              </w:rPr>
            </w:pPr>
            <w:r w:rsidRPr="00295A91">
              <w:rPr>
                <w:b/>
                <w:bCs/>
              </w:rPr>
              <w:t>TEXTBOOK:</w:t>
            </w:r>
          </w:p>
          <w:p w:rsidR="00670D20" w:rsidRPr="00295A91" w:rsidRDefault="00670D20" w:rsidP="00F77B5D">
            <w:pPr>
              <w:rPr>
                <w:i/>
                <w:iCs/>
              </w:rPr>
            </w:pPr>
            <w:r w:rsidRPr="00295A91">
              <w:rPr>
                <w:b/>
                <w:bCs/>
              </w:rPr>
              <w:t xml:space="preserve">Texts:  </w:t>
            </w:r>
            <w:r w:rsidRPr="00295A91">
              <w:t xml:space="preserve">Hampton-Brown - </w:t>
            </w:r>
            <w:r w:rsidRPr="00295A91">
              <w:rPr>
                <w:i/>
                <w:iCs/>
              </w:rPr>
              <w:t>High Point: The Basics</w:t>
            </w:r>
          </w:p>
          <w:p w:rsidR="00670D20" w:rsidRPr="00295A91" w:rsidRDefault="00670D20" w:rsidP="00F77B5D">
            <w:pPr>
              <w:rPr>
                <w:rFonts w:cs="Times New Roman"/>
              </w:rPr>
            </w:pPr>
          </w:p>
          <w:p w:rsidR="00670D20" w:rsidRPr="00295A91" w:rsidRDefault="00670D20" w:rsidP="00F77B5D">
            <w:pPr>
              <w:rPr>
                <w:b/>
                <w:bCs/>
              </w:rPr>
            </w:pPr>
            <w:r w:rsidRPr="00295A91">
              <w:rPr>
                <w:b/>
                <w:bCs/>
              </w:rPr>
              <w:t xml:space="preserve">INTERNET:   </w:t>
            </w:r>
          </w:p>
          <w:p w:rsidR="00670D20" w:rsidRDefault="00670D20" w:rsidP="00F77B5D">
            <w:pPr>
              <w:rPr>
                <w:rFonts w:cs="Times New Roman"/>
              </w:rPr>
            </w:pPr>
            <w:hyperlink r:id="rId11" w:history="1">
              <w:r w:rsidRPr="00295A91">
                <w:rPr>
                  <w:rStyle w:val="Hyperlink"/>
                </w:rPr>
                <w:t>ESL Wikispace</w:t>
              </w:r>
            </w:hyperlink>
          </w:p>
          <w:p w:rsidR="00670D20" w:rsidRPr="00216466" w:rsidRDefault="00670D20" w:rsidP="00F77B5D">
            <w:pPr>
              <w:rPr>
                <w:rFonts w:cs="Times New Roman"/>
              </w:rPr>
            </w:pPr>
            <w:hyperlink r:id="rId12" w:history="1">
              <w:r w:rsidRPr="00216466">
                <w:rPr>
                  <w:rStyle w:val="Hyperlink"/>
                </w:rPr>
                <w:t>Holiday Lessons</w:t>
              </w:r>
            </w:hyperlink>
          </w:p>
          <w:p w:rsidR="00670D20" w:rsidRPr="00295A91" w:rsidRDefault="00670D20" w:rsidP="00F77B5D">
            <w:pPr>
              <w:rPr>
                <w:rFonts w:cs="Times New Roman"/>
              </w:rPr>
            </w:pPr>
            <w:hyperlink r:id="rId13" w:history="1">
              <w:r w:rsidRPr="00295A91">
                <w:rPr>
                  <w:rStyle w:val="Hyperlink"/>
                </w:rPr>
                <w:t xml:space="preserve"> Litetype</w:t>
              </w:r>
            </w:hyperlink>
          </w:p>
          <w:p w:rsidR="00670D20" w:rsidRPr="00295A91" w:rsidRDefault="00670D20" w:rsidP="00F77B5D">
            <w:pPr>
              <w:rPr>
                <w:rFonts w:cs="Times New Roman"/>
              </w:rPr>
            </w:pPr>
            <w:hyperlink r:id="rId14" w:history="1">
              <w:r w:rsidRPr="00295A91">
                <w:rPr>
                  <w:rStyle w:val="Hyperlink"/>
                </w:rPr>
                <w:t>Logographic cues and other strategies</w:t>
              </w:r>
            </w:hyperlink>
          </w:p>
          <w:p w:rsidR="00670D20" w:rsidRPr="00295A91" w:rsidRDefault="00670D20" w:rsidP="00F77B5D">
            <w:pPr>
              <w:rPr>
                <w:rFonts w:cs="Times New Roman"/>
              </w:rPr>
            </w:pPr>
            <w:hyperlink r:id="rId15" w:history="1">
              <w:r w:rsidRPr="00295A91">
                <w:rPr>
                  <w:rStyle w:val="Hyperlink"/>
                </w:rPr>
                <w:t>Mulitlingual Math Dictionary</w:t>
              </w:r>
            </w:hyperlink>
          </w:p>
          <w:p w:rsidR="00670D20" w:rsidRPr="00295A91" w:rsidRDefault="00670D20" w:rsidP="00F77B5D">
            <w:pPr>
              <w:rPr>
                <w:rFonts w:cs="Times New Roman"/>
              </w:rPr>
            </w:pPr>
            <w:hyperlink r:id="rId16" w:history="1">
              <w:r w:rsidRPr="00295A91">
                <w:rPr>
                  <w:rStyle w:val="Hyperlink"/>
                </w:rPr>
                <w:t>Picture Dictionary</w:t>
              </w:r>
            </w:hyperlink>
          </w:p>
          <w:p w:rsidR="00670D20" w:rsidRPr="00295A91" w:rsidRDefault="00670D20" w:rsidP="00F77B5D">
            <w:pPr>
              <w:rPr>
                <w:rFonts w:cs="Times New Roman"/>
              </w:rPr>
            </w:pPr>
            <w:hyperlink r:id="rId17" w:history="1">
              <w:r w:rsidRPr="00295A91">
                <w:rPr>
                  <w:rStyle w:val="Hyperlink"/>
                </w:rPr>
                <w:t>Reader-Writer Workshop</w:t>
              </w:r>
            </w:hyperlink>
          </w:p>
          <w:p w:rsidR="00670D20" w:rsidRPr="00295A91" w:rsidRDefault="00670D20" w:rsidP="00F77B5D">
            <w:pPr>
              <w:rPr>
                <w:rFonts w:cs="Times New Roman"/>
              </w:rPr>
            </w:pPr>
            <w:hyperlink r:id="rId18" w:history="1">
              <w:r w:rsidRPr="00295A91">
                <w:rPr>
                  <w:rStyle w:val="Hyperlink"/>
                </w:rPr>
                <w:t>Visuwords – a visual dictionary</w:t>
              </w:r>
            </w:hyperlink>
          </w:p>
          <w:p w:rsidR="00670D20" w:rsidRDefault="00670D20" w:rsidP="00F77B5D">
            <w:pPr>
              <w:rPr>
                <w:rFonts w:cs="Times New Roman"/>
              </w:rPr>
            </w:pPr>
            <w:hyperlink r:id="rId19" w:history="1">
              <w:r w:rsidRPr="00295A91">
                <w:rPr>
                  <w:rStyle w:val="Hyperlink"/>
                </w:rPr>
                <w:t>Webster's Visual Dictionary</w:t>
              </w:r>
            </w:hyperlink>
          </w:p>
          <w:p w:rsidR="00670D20" w:rsidRDefault="00670D20" w:rsidP="00F77B5D">
            <w:pPr>
              <w:rPr>
                <w:rFonts w:cs="Times New Roman"/>
              </w:rPr>
            </w:pPr>
          </w:p>
          <w:p w:rsidR="00670D20" w:rsidRPr="00295A91" w:rsidRDefault="00670D20" w:rsidP="00B14002">
            <w:pPr>
              <w:shd w:val="clear" w:color="auto" w:fill="FFFFFF"/>
              <w:ind w:left="-10"/>
              <w:rPr>
                <w:rFonts w:cs="Times New Roman"/>
              </w:rPr>
            </w:pPr>
            <w:hyperlink r:id="rId20" w:anchor="110.18" w:history="1">
              <w:r w:rsidRPr="00295A91">
                <w:rPr>
                  <w:rStyle w:val="Hyperlink"/>
                </w:rPr>
                <w:t>ELA/R TEKS Grade 6</w:t>
              </w:r>
            </w:hyperlink>
          </w:p>
          <w:p w:rsidR="00670D20" w:rsidRPr="00295A91" w:rsidRDefault="00670D20" w:rsidP="00B14002">
            <w:pPr>
              <w:shd w:val="clear" w:color="auto" w:fill="FFFFFF"/>
              <w:ind w:left="-10"/>
              <w:rPr>
                <w:rFonts w:cs="Times New Roman"/>
              </w:rPr>
            </w:pPr>
            <w:hyperlink r:id="rId21" w:anchor="110.19" w:history="1">
              <w:r w:rsidRPr="00295A91">
                <w:rPr>
                  <w:rStyle w:val="Hyperlink"/>
                </w:rPr>
                <w:t>ELA/R TEKS Grade 7</w:t>
              </w:r>
            </w:hyperlink>
          </w:p>
          <w:p w:rsidR="00670D20" w:rsidRPr="00295A91" w:rsidRDefault="00670D20" w:rsidP="00B14002">
            <w:pPr>
              <w:shd w:val="clear" w:color="auto" w:fill="FFFFFF"/>
              <w:ind w:left="-10"/>
              <w:rPr>
                <w:rFonts w:cs="Times New Roman"/>
              </w:rPr>
            </w:pPr>
            <w:hyperlink r:id="rId22" w:anchor="110.20" w:history="1">
              <w:r w:rsidRPr="00295A91">
                <w:rPr>
                  <w:rStyle w:val="Hyperlink"/>
                </w:rPr>
                <w:t>ELA/R TEKS Grade 8</w:t>
              </w:r>
            </w:hyperlink>
          </w:p>
          <w:p w:rsidR="00670D20" w:rsidRPr="00295A91" w:rsidRDefault="00670D20" w:rsidP="00BF3062">
            <w:pPr>
              <w:shd w:val="clear" w:color="auto" w:fill="FFFFFF"/>
              <w:ind w:left="-10"/>
              <w:rPr>
                <w:b/>
                <w:bCs/>
                <w:u w:val="single"/>
              </w:rPr>
            </w:pPr>
            <w:hyperlink r:id="rId23" w:history="1">
              <w:r w:rsidRPr="00295A91">
                <w:rPr>
                  <w:rStyle w:val="Hyperlink"/>
                  <w:b/>
                  <w:bCs/>
                </w:rPr>
                <w:t>Vertical TEKS,  ELPS, and CCRS Document</w:t>
              </w:r>
            </w:hyperlink>
            <w:r w:rsidRPr="00295A91">
              <w:rPr>
                <w:b/>
                <w:bCs/>
                <w:u w:val="single"/>
              </w:rPr>
              <w:t xml:space="preserve">s   </w:t>
            </w:r>
          </w:p>
          <w:p w:rsidR="00670D20" w:rsidRPr="00295A91" w:rsidRDefault="00670D20" w:rsidP="00BF3062">
            <w:pPr>
              <w:shd w:val="clear" w:color="auto" w:fill="FFFFFF"/>
              <w:ind w:left="-10"/>
              <w:rPr>
                <w:b/>
                <w:bCs/>
              </w:rPr>
            </w:pPr>
            <w:r w:rsidRPr="00295A91">
              <w:rPr>
                <w:b/>
                <w:bCs/>
              </w:rPr>
              <w:t xml:space="preserve">Select “I accept these terms” to enter the site. </w:t>
            </w:r>
          </w:p>
          <w:p w:rsidR="00670D20" w:rsidRPr="00295A91" w:rsidRDefault="00670D20" w:rsidP="00F77B5D">
            <w:pPr>
              <w:rPr>
                <w:rFonts w:cs="Times New Roman"/>
              </w:rPr>
            </w:pPr>
          </w:p>
          <w:p w:rsidR="00670D20" w:rsidRPr="00295A91" w:rsidRDefault="00670D20" w:rsidP="00F77B5D">
            <w:pPr>
              <w:rPr>
                <w:rFonts w:cs="Times New Roman"/>
              </w:rPr>
            </w:pPr>
          </w:p>
          <w:p w:rsidR="00670D20" w:rsidRPr="00295A91" w:rsidRDefault="00670D20" w:rsidP="00F77B5D">
            <w:pPr>
              <w:rPr>
                <w:b/>
                <w:bCs/>
              </w:rPr>
            </w:pPr>
            <w:r w:rsidRPr="00295A91">
              <w:rPr>
                <w:b/>
                <w:bCs/>
              </w:rPr>
              <w:t xml:space="preserve">BOOKS: *    </w:t>
            </w:r>
          </w:p>
          <w:p w:rsidR="00670D20" w:rsidRPr="00295A91" w:rsidRDefault="00670D20" w:rsidP="00F77B5D">
            <w:r w:rsidRPr="00295A91">
              <w:rPr>
                <w:i/>
                <w:iCs/>
              </w:rPr>
              <w:t xml:space="preserve">Good News </w:t>
            </w:r>
            <w:r w:rsidRPr="00295A91">
              <w:t>– supplementary text provided by Hampton-Brown</w:t>
            </w:r>
          </w:p>
          <w:p w:rsidR="00670D20" w:rsidRPr="00295A91" w:rsidRDefault="00670D20" w:rsidP="00F77B5D">
            <w:pPr>
              <w:rPr>
                <w:i/>
                <w:iCs/>
              </w:rPr>
            </w:pPr>
            <w:r w:rsidRPr="00295A91">
              <w:rPr>
                <w:i/>
                <w:iCs/>
              </w:rPr>
              <w:t>Heinle Picture Dictionary</w:t>
            </w:r>
          </w:p>
          <w:p w:rsidR="00670D20" w:rsidRPr="00295A91" w:rsidRDefault="00670D20" w:rsidP="00F77B5D">
            <w:r w:rsidRPr="00295A91">
              <w:rPr>
                <w:i/>
                <w:iCs/>
              </w:rPr>
              <w:t>Longman</w:t>
            </w:r>
            <w:r w:rsidRPr="00295A91">
              <w:t xml:space="preserve"> - Pearson Picture Dictionary</w:t>
            </w:r>
          </w:p>
          <w:p w:rsidR="00670D20" w:rsidRPr="00295A91" w:rsidRDefault="00670D20" w:rsidP="00F77B5D">
            <w:pPr>
              <w:rPr>
                <w:i/>
                <w:iCs/>
              </w:rPr>
            </w:pPr>
            <w:r w:rsidRPr="00295A91">
              <w:rPr>
                <w:i/>
                <w:iCs/>
              </w:rPr>
              <w:t>Oxford Picture Dictionary for Content Areas</w:t>
            </w:r>
          </w:p>
          <w:p w:rsidR="00670D20" w:rsidRPr="00295A91" w:rsidRDefault="00670D20" w:rsidP="00F77B5D">
            <w:r w:rsidRPr="00295A91">
              <w:rPr>
                <w:rStyle w:val="title"/>
                <w:i/>
                <w:iCs/>
              </w:rPr>
              <w:t>Second Language Learning Through Cooperative Learning</w:t>
            </w:r>
            <w:r w:rsidRPr="00295A91">
              <w:rPr>
                <w:rStyle w:val="title"/>
              </w:rPr>
              <w:t xml:space="preserve"> </w:t>
            </w:r>
            <w:r w:rsidRPr="00295A91">
              <w:t>- Kagan Publishing</w:t>
            </w:r>
          </w:p>
          <w:p w:rsidR="00670D20" w:rsidRPr="00295A91" w:rsidRDefault="00670D20" w:rsidP="00F77B5D"/>
          <w:p w:rsidR="00670D20" w:rsidRPr="00295A91" w:rsidRDefault="00670D20" w:rsidP="00F77B5D">
            <w:pPr>
              <w:rPr>
                <w:u w:val="single"/>
              </w:rPr>
            </w:pPr>
            <w:r w:rsidRPr="00295A91">
              <w:rPr>
                <w:u w:val="single"/>
              </w:rPr>
              <w:t>General English Language Arts*</w:t>
            </w:r>
          </w:p>
          <w:p w:rsidR="00670D20" w:rsidRPr="00295A91" w:rsidRDefault="00670D20" w:rsidP="007212DE">
            <w:pPr>
              <w:pStyle w:val="ListParagraph"/>
              <w:numPr>
                <w:ilvl w:val="0"/>
                <w:numId w:val="11"/>
              </w:numPr>
              <w:rPr>
                <w:rFonts w:cs="Times New Roman"/>
                <w:i/>
                <w:iCs/>
              </w:rPr>
            </w:pPr>
            <w:r w:rsidRPr="00295A91">
              <w:t xml:space="preserve">Beers, Kylene - </w:t>
            </w:r>
            <w:r w:rsidRPr="00295A91">
              <w:rPr>
                <w:i/>
                <w:iCs/>
              </w:rPr>
              <w:t>When Kids Can’t Read</w:t>
            </w:r>
            <w:r w:rsidRPr="00295A91">
              <w:rPr>
                <w:b/>
                <w:bCs/>
                <w:i/>
                <w:iCs/>
              </w:rPr>
              <w:t xml:space="preserve"> </w:t>
            </w:r>
            <w:r w:rsidRPr="00295A91">
              <w:t>(Reading)</w:t>
            </w:r>
          </w:p>
          <w:p w:rsidR="00670D20" w:rsidRPr="00295A91" w:rsidRDefault="00670D20" w:rsidP="007212DE">
            <w:pPr>
              <w:pStyle w:val="ListParagraph"/>
              <w:numPr>
                <w:ilvl w:val="0"/>
                <w:numId w:val="11"/>
              </w:numPr>
              <w:rPr>
                <w:rStyle w:val="subtitlesearchpage1"/>
                <w:rFonts w:cs="Times New Roman"/>
                <w:i/>
                <w:iCs/>
              </w:rPr>
            </w:pPr>
            <w:r w:rsidRPr="00295A91">
              <w:rPr>
                <w:rStyle w:val="subtitlesearchpage1"/>
              </w:rPr>
              <w:t xml:space="preserve">Rief, Linda – </w:t>
            </w:r>
            <w:r w:rsidRPr="00295A91">
              <w:rPr>
                <w:rStyle w:val="subtitlesearchpage1"/>
                <w:i/>
                <w:iCs/>
              </w:rPr>
              <w:t>Seeking Diversity</w:t>
            </w:r>
            <w:r w:rsidRPr="00295A91">
              <w:rPr>
                <w:rStyle w:val="subtitlesearchpage1"/>
              </w:rPr>
              <w:t xml:space="preserve"> (Reader-Writer Workshop)</w:t>
            </w:r>
          </w:p>
          <w:p w:rsidR="00670D20" w:rsidRPr="00295A91" w:rsidRDefault="00670D20" w:rsidP="00F77B5D">
            <w:pPr>
              <w:pStyle w:val="ListParagraph"/>
              <w:rPr>
                <w:rStyle w:val="subtitlesearchpage1"/>
                <w:rFonts w:cs="Times New Roman"/>
                <w:i/>
                <w:iCs/>
              </w:rPr>
            </w:pPr>
          </w:p>
          <w:p w:rsidR="00670D20" w:rsidRPr="00295A91" w:rsidRDefault="00670D20" w:rsidP="00F77B5D">
            <w:pPr>
              <w:rPr>
                <w:u w:val="single"/>
              </w:rPr>
            </w:pPr>
            <w:r w:rsidRPr="00295A91">
              <w:rPr>
                <w:u w:val="single"/>
              </w:rPr>
              <w:t>ESL*</w:t>
            </w:r>
          </w:p>
          <w:p w:rsidR="00670D20" w:rsidRPr="00295A91" w:rsidRDefault="00670D20" w:rsidP="007212DE">
            <w:pPr>
              <w:pStyle w:val="ListParagraph"/>
              <w:numPr>
                <w:ilvl w:val="0"/>
                <w:numId w:val="11"/>
              </w:numPr>
              <w:rPr>
                <w:rFonts w:cs="Times New Roman"/>
              </w:rPr>
            </w:pPr>
            <w:r w:rsidRPr="00295A91">
              <w:rPr>
                <w:color w:val="000000"/>
              </w:rPr>
              <w:t xml:space="preserve">Cary, Stephen - </w:t>
            </w:r>
            <w:r w:rsidRPr="00295A91">
              <w:rPr>
                <w:i/>
                <w:iCs/>
              </w:rPr>
              <w:t>Working with English Language Learners, Second Edition: Answers to Teachers' Top Ten Questions</w:t>
            </w:r>
          </w:p>
          <w:p w:rsidR="00670D20" w:rsidRPr="00295A91" w:rsidRDefault="00670D20" w:rsidP="007212DE">
            <w:pPr>
              <w:pStyle w:val="ListParagraph"/>
              <w:numPr>
                <w:ilvl w:val="0"/>
                <w:numId w:val="11"/>
              </w:numPr>
              <w:rPr>
                <w:rFonts w:cs="Times New Roman"/>
                <w:i/>
                <w:iCs/>
              </w:rPr>
            </w:pPr>
            <w:r w:rsidRPr="00295A91">
              <w:rPr>
                <w:rStyle w:val="ptbrand"/>
              </w:rPr>
              <w:t xml:space="preserve">Cloud, Nancy, Gesee, Fred, and Hamayan, Else - </w:t>
            </w:r>
            <w:hyperlink r:id="rId24" w:history="1">
              <w:r w:rsidRPr="00295A91">
                <w:rPr>
                  <w:rStyle w:val="Hyperlink"/>
                </w:rPr>
                <w:t>Literacy Instruction for English Language Learners: A Teacher's Guide to Research-Based Practices</w:t>
              </w:r>
            </w:hyperlink>
          </w:p>
          <w:p w:rsidR="00670D20" w:rsidRPr="00295A91" w:rsidRDefault="00670D20" w:rsidP="007212DE">
            <w:pPr>
              <w:pStyle w:val="ListParagraph"/>
              <w:numPr>
                <w:ilvl w:val="0"/>
                <w:numId w:val="11"/>
              </w:numPr>
              <w:rPr>
                <w:rStyle w:val="ptbrand"/>
                <w:rFonts w:cs="Times New Roman"/>
                <w:i/>
                <w:iCs/>
              </w:rPr>
            </w:pPr>
            <w:r w:rsidRPr="00295A91">
              <w:rPr>
                <w:rStyle w:val="ptbrand"/>
              </w:rPr>
              <w:t xml:space="preserve">Hill, Jane and Flynn, Kathleen M. -  </w:t>
            </w:r>
            <w:r w:rsidRPr="00295A91">
              <w:t>Classroom Instruction That Works With English Language Learners</w:t>
            </w:r>
          </w:p>
          <w:p w:rsidR="00670D20" w:rsidRPr="00295A91" w:rsidRDefault="00670D20" w:rsidP="007212DE">
            <w:pPr>
              <w:pStyle w:val="ListParagraph"/>
              <w:numPr>
                <w:ilvl w:val="0"/>
                <w:numId w:val="11"/>
              </w:numPr>
              <w:rPr>
                <w:i/>
                <w:iCs/>
              </w:rPr>
            </w:pPr>
            <w:r w:rsidRPr="00295A91">
              <w:t xml:space="preserve">Rea, Denise and Mercuri, Sandra - </w:t>
            </w:r>
            <w:r w:rsidRPr="00295A91">
              <w:rPr>
                <w:i/>
                <w:iCs/>
              </w:rPr>
              <w:t>Research-Based Strategies for English Language Learners: How to Reach Goals and Meet Standards, K-8</w:t>
            </w:r>
          </w:p>
          <w:p w:rsidR="00670D20" w:rsidRPr="00295A91" w:rsidRDefault="00670D20" w:rsidP="007212DE">
            <w:pPr>
              <w:pStyle w:val="ListParagraph"/>
              <w:numPr>
                <w:ilvl w:val="0"/>
                <w:numId w:val="11"/>
              </w:numPr>
              <w:rPr>
                <w:rFonts w:cs="Times New Roman"/>
                <w:i/>
                <w:iCs/>
              </w:rPr>
            </w:pPr>
            <w:r w:rsidRPr="00295A91">
              <w:rPr>
                <w:rStyle w:val="ptbrand"/>
              </w:rPr>
              <w:t xml:space="preserve">Herrell, Adrienne Jordan, Michael L. - </w:t>
            </w:r>
            <w:r w:rsidRPr="00295A91">
              <w:t>Fifty Strategies for Teaching English Language Learners (3rd Edition)</w:t>
            </w:r>
          </w:p>
          <w:p w:rsidR="00670D20" w:rsidRPr="00295A91" w:rsidRDefault="00670D20" w:rsidP="00F77B5D">
            <w:pPr>
              <w:rPr>
                <w:rFonts w:cs="Times New Roman"/>
              </w:rPr>
            </w:pPr>
          </w:p>
          <w:p w:rsidR="00670D20" w:rsidRPr="00295A91" w:rsidRDefault="00670D20" w:rsidP="00F77B5D">
            <w:pPr>
              <w:rPr>
                <w:rFonts w:cs="Times New Roman"/>
              </w:rPr>
            </w:pPr>
            <w:r w:rsidRPr="00295A91">
              <w:t>* The district does not own these recommended resources. Individual campus funds need to be utilized to purchase these supplementary materials.</w:t>
            </w:r>
          </w:p>
        </w:tc>
      </w:tr>
      <w:tr w:rsidR="00670D20" w:rsidRPr="00F64AA8" w:rsidDel="00A96C11" w:rsidTr="003D5C72">
        <w:trPr>
          <w:trHeight w:val="14"/>
        </w:trPr>
        <w:tc>
          <w:tcPr>
            <w:tcW w:w="1735" w:type="dxa"/>
          </w:tcPr>
          <w:p w:rsidR="00670D20" w:rsidRPr="00F64AA8" w:rsidDel="00A96C11" w:rsidRDefault="00670D20" w:rsidP="00F77B5D">
            <w:pPr>
              <w:rPr>
                <w:rFonts w:cs="Times New Roman"/>
                <w:b/>
                <w:bCs/>
              </w:rPr>
            </w:pPr>
            <w:r w:rsidRPr="00F64AA8">
              <w:rPr>
                <w:b/>
                <w:bCs/>
              </w:rPr>
              <w:t>Assessment Resources</w:t>
            </w:r>
          </w:p>
        </w:tc>
        <w:tc>
          <w:tcPr>
            <w:tcW w:w="8460" w:type="dxa"/>
          </w:tcPr>
          <w:p w:rsidR="00670D20" w:rsidRPr="00F64AA8" w:rsidRDefault="00670D20" w:rsidP="00F77B5D">
            <w:pPr>
              <w:spacing w:line="276" w:lineRule="auto"/>
              <w:rPr>
                <w:rFonts w:cs="Times New Roman"/>
              </w:rPr>
            </w:pPr>
            <w:r w:rsidRPr="00F64AA8">
              <w:rPr>
                <w:b/>
                <w:bCs/>
                <w:u w:val="single"/>
              </w:rPr>
              <w:t>Non-negotiable Assessments/Work Products</w:t>
            </w:r>
          </w:p>
          <w:p w:rsidR="00670D20" w:rsidRPr="00F64AA8" w:rsidRDefault="00670D20" w:rsidP="007212DE">
            <w:pPr>
              <w:pStyle w:val="ListParagraph"/>
              <w:numPr>
                <w:ilvl w:val="0"/>
                <w:numId w:val="3"/>
              </w:numPr>
              <w:spacing w:line="276" w:lineRule="auto"/>
            </w:pPr>
            <w:r w:rsidRPr="00F64AA8">
              <w:t>Pre-assess for prior knowledge (verbal or written)</w:t>
            </w:r>
          </w:p>
          <w:p w:rsidR="00670D20" w:rsidRPr="00F64AA8" w:rsidRDefault="00670D20" w:rsidP="007212DE">
            <w:pPr>
              <w:pStyle w:val="ListParagraph"/>
              <w:numPr>
                <w:ilvl w:val="0"/>
                <w:numId w:val="3"/>
              </w:numPr>
              <w:spacing w:line="276" w:lineRule="auto"/>
            </w:pPr>
            <w:hyperlink r:id="rId25" w:history="1">
              <w:r w:rsidRPr="00F64AA8">
                <w:rPr>
                  <w:rStyle w:val="Hyperlink"/>
                </w:rPr>
                <w:t>Proficiency Level Descriptors</w:t>
              </w:r>
            </w:hyperlink>
            <w:r w:rsidRPr="00F64AA8">
              <w:t xml:space="preserve"> will be used to determine advancement within the ESL program and sufficient progress. </w:t>
            </w:r>
          </w:p>
          <w:p w:rsidR="00670D20" w:rsidRPr="00F64AA8" w:rsidRDefault="00670D20" w:rsidP="007212DE">
            <w:pPr>
              <w:pStyle w:val="ListParagraph"/>
              <w:numPr>
                <w:ilvl w:val="0"/>
                <w:numId w:val="3"/>
              </w:numPr>
              <w:spacing w:line="276" w:lineRule="auto"/>
            </w:pPr>
            <w:r w:rsidRPr="00F64AA8">
              <w:t xml:space="preserve">Students are required to respond in writing and/or verbally in order to determine level of English mastery. </w:t>
            </w:r>
          </w:p>
          <w:p w:rsidR="00670D20" w:rsidRPr="00F64AA8" w:rsidRDefault="00670D20" w:rsidP="007212DE">
            <w:pPr>
              <w:pStyle w:val="ListParagraph"/>
              <w:numPr>
                <w:ilvl w:val="0"/>
                <w:numId w:val="3"/>
              </w:numPr>
              <w:spacing w:line="276" w:lineRule="auto"/>
            </w:pPr>
            <w:r w:rsidRPr="00F64AA8">
              <w:t>Students are required to make and deliver a presentation</w:t>
            </w:r>
            <w:r>
              <w:t>, create a friendship book, and/or create a celebration poster</w:t>
            </w:r>
            <w:r w:rsidRPr="00F64AA8">
              <w:t>.</w:t>
            </w:r>
          </w:p>
          <w:p w:rsidR="00670D20" w:rsidRDefault="00670D20" w:rsidP="007212DE">
            <w:pPr>
              <w:pStyle w:val="ListParagraph"/>
              <w:numPr>
                <w:ilvl w:val="0"/>
                <w:numId w:val="3"/>
              </w:numPr>
              <w:spacing w:line="276" w:lineRule="auto"/>
              <w:rPr>
                <w:rFonts w:cs="Times New Roman"/>
              </w:rPr>
            </w:pPr>
            <w:r w:rsidRPr="00CB5CD3">
              <w:t>Students will also be given the opportunity to participate and demonstrate knowledge of the English language through verbal, written, non-verbal, and non-linguistic representations (ex. pointing, index cards with pictures (logographic cues), colors, yes/no etc.).</w:t>
            </w:r>
            <w:r>
              <w:t xml:space="preserve"> </w:t>
            </w:r>
            <w:hyperlink r:id="rId26" w:history="1">
              <w:r w:rsidRPr="00AC518F">
                <w:rPr>
                  <w:rStyle w:val="Hyperlink"/>
                </w:rPr>
                <w:t>Logographic cues and other strategies</w:t>
              </w:r>
            </w:hyperlink>
          </w:p>
          <w:p w:rsidR="00670D20" w:rsidRDefault="00670D20" w:rsidP="00F77B5D">
            <w:pPr>
              <w:pStyle w:val="ListParagraph"/>
              <w:spacing w:line="276" w:lineRule="auto"/>
              <w:ind w:left="360"/>
              <w:rPr>
                <w:rFonts w:cs="Times New Roman"/>
              </w:rPr>
            </w:pPr>
          </w:p>
          <w:p w:rsidR="00670D20" w:rsidRDefault="00670D20" w:rsidP="00F77B5D">
            <w:pPr>
              <w:spacing w:line="276" w:lineRule="auto"/>
              <w:rPr>
                <w:rFonts w:cs="Times New Roman"/>
                <w:b/>
                <w:bCs/>
                <w:u w:val="single"/>
              </w:rPr>
            </w:pPr>
          </w:p>
          <w:p w:rsidR="00670D20" w:rsidRPr="00F64AA8" w:rsidRDefault="00670D20" w:rsidP="00F77B5D">
            <w:pPr>
              <w:spacing w:line="276" w:lineRule="auto"/>
              <w:rPr>
                <w:b/>
                <w:bCs/>
                <w:u w:val="single"/>
              </w:rPr>
            </w:pPr>
            <w:r w:rsidRPr="00F64AA8">
              <w:rPr>
                <w:b/>
                <w:bCs/>
                <w:u w:val="single"/>
              </w:rPr>
              <w:t>Suggested Assessments/ Work Products</w:t>
            </w:r>
          </w:p>
          <w:p w:rsidR="00670D20" w:rsidRPr="00F64AA8" w:rsidRDefault="00670D20" w:rsidP="007212DE">
            <w:pPr>
              <w:pStyle w:val="ListParagraph"/>
              <w:numPr>
                <w:ilvl w:val="0"/>
                <w:numId w:val="4"/>
              </w:numPr>
              <w:spacing w:line="276" w:lineRule="auto"/>
            </w:pPr>
            <w:r w:rsidRPr="00F64AA8">
              <w:t>Student’s can be assessed using the “Tests On Demand” CD provided by Hampton-Brown.</w:t>
            </w:r>
          </w:p>
          <w:p w:rsidR="00670D20" w:rsidRPr="00F64AA8" w:rsidRDefault="00670D20" w:rsidP="007212DE">
            <w:pPr>
              <w:pStyle w:val="ListParagraph"/>
              <w:numPr>
                <w:ilvl w:val="0"/>
                <w:numId w:val="4"/>
              </w:numPr>
              <w:spacing w:line="276" w:lineRule="auto"/>
            </w:pPr>
            <w:r w:rsidRPr="00F64AA8">
              <w:t>Student assessment may also be modified and conducted through alternative means that best meet the needs of the individual student – i.e. creating a poster/ visual depiction, etc.</w:t>
            </w:r>
          </w:p>
          <w:p w:rsidR="00670D20" w:rsidRDefault="00670D20" w:rsidP="007212DE">
            <w:pPr>
              <w:pStyle w:val="ListParagraph"/>
              <w:numPr>
                <w:ilvl w:val="0"/>
                <w:numId w:val="10"/>
              </w:numPr>
              <w:suppressAutoHyphens/>
              <w:spacing w:line="276" w:lineRule="auto"/>
              <w:rPr>
                <w:rFonts w:cs="Times New Roman"/>
              </w:rPr>
            </w:pPr>
            <w:r w:rsidRPr="00F64AA8">
              <w:t xml:space="preserve">Games that reinforce language, vocabulary, listening, and speaking skills (checking for understanding) </w:t>
            </w:r>
          </w:p>
          <w:p w:rsidR="00670D20" w:rsidRDefault="00670D20" w:rsidP="007212DE">
            <w:pPr>
              <w:numPr>
                <w:ilvl w:val="0"/>
                <w:numId w:val="10"/>
              </w:numPr>
              <w:spacing w:line="276" w:lineRule="auto"/>
              <w:rPr>
                <w:rFonts w:cs="Times New Roman"/>
                <w:b/>
                <w:bCs/>
                <w:u w:val="single"/>
              </w:rPr>
            </w:pPr>
            <w:r>
              <w:t>Students’ projects (Friendship Book, Celebration Poster) can be assessed using progress checklists, writing rubrics, presentation rubrics.</w:t>
            </w:r>
          </w:p>
          <w:p w:rsidR="00670D20" w:rsidRPr="00F64AA8" w:rsidRDefault="00670D20" w:rsidP="00F77B5D">
            <w:pPr>
              <w:pStyle w:val="ListParagraph"/>
              <w:suppressAutoHyphens/>
              <w:spacing w:line="276" w:lineRule="auto"/>
              <w:ind w:left="360"/>
              <w:rPr>
                <w:rFonts w:cs="Times New Roman"/>
              </w:rPr>
            </w:pPr>
          </w:p>
          <w:p w:rsidR="00670D20" w:rsidRPr="00F64AA8" w:rsidRDefault="00670D20" w:rsidP="00F77B5D">
            <w:pPr>
              <w:spacing w:line="276" w:lineRule="auto"/>
              <w:rPr>
                <w:rFonts w:cs="Times New Roman"/>
                <w:b/>
                <w:bCs/>
                <w:u w:val="single"/>
              </w:rPr>
            </w:pPr>
          </w:p>
          <w:p w:rsidR="00670D20" w:rsidRPr="00F64AA8" w:rsidRDefault="00670D20" w:rsidP="00F77B5D">
            <w:pPr>
              <w:spacing w:line="276" w:lineRule="auto"/>
              <w:rPr>
                <w:b/>
                <w:bCs/>
                <w:u w:val="single"/>
              </w:rPr>
            </w:pPr>
            <w:r w:rsidRPr="00F64AA8">
              <w:rPr>
                <w:b/>
                <w:bCs/>
                <w:u w:val="single"/>
              </w:rPr>
              <w:t>Ongoing Assessments</w:t>
            </w:r>
          </w:p>
          <w:p w:rsidR="00670D20" w:rsidRPr="00CB5CD3" w:rsidRDefault="00670D20" w:rsidP="007212DE">
            <w:pPr>
              <w:pStyle w:val="ListParagraph"/>
              <w:numPr>
                <w:ilvl w:val="0"/>
                <w:numId w:val="3"/>
              </w:numPr>
              <w:spacing w:line="276" w:lineRule="auto"/>
              <w:rPr>
                <w:rFonts w:cs="Times New Roman"/>
              </w:rPr>
            </w:pPr>
            <w:hyperlink r:id="rId27" w:history="1">
              <w:r w:rsidRPr="00AA0B09">
                <w:rPr>
                  <w:rStyle w:val="Hyperlink"/>
                </w:rPr>
                <w:t>Reader-Writer Notebook/Journal</w:t>
              </w:r>
            </w:hyperlink>
          </w:p>
          <w:p w:rsidR="00670D20" w:rsidRDefault="00670D20" w:rsidP="007212DE">
            <w:pPr>
              <w:pStyle w:val="ListParagraph"/>
              <w:numPr>
                <w:ilvl w:val="0"/>
                <w:numId w:val="3"/>
              </w:numPr>
              <w:spacing w:line="276" w:lineRule="auto"/>
            </w:pPr>
            <w:r>
              <w:t>Personal Glossary in a separate spiral notebook or composition book (should not be included in the Reader-Writer Notebook/Journal, so it can travel from class to class)</w:t>
            </w:r>
          </w:p>
          <w:p w:rsidR="00670D20" w:rsidRPr="00E9129A" w:rsidRDefault="00670D20" w:rsidP="007212DE">
            <w:pPr>
              <w:pStyle w:val="ListParagraph"/>
              <w:numPr>
                <w:ilvl w:val="0"/>
                <w:numId w:val="9"/>
              </w:numPr>
            </w:pPr>
            <w:hyperlink r:id="rId28" w:history="1">
              <w:r w:rsidRPr="00E9129A">
                <w:rPr>
                  <w:rStyle w:val="Hyperlink"/>
                </w:rPr>
                <w:t>Anecdotal Records</w:t>
              </w:r>
            </w:hyperlink>
            <w:r w:rsidRPr="00E9129A">
              <w:t xml:space="preserve">- An </w:t>
            </w:r>
            <w:r w:rsidRPr="00E9129A">
              <w:rPr>
                <w:rStyle w:val="Emphasis"/>
              </w:rPr>
              <w:t>anecdotal record</w:t>
            </w:r>
            <w:r w:rsidRPr="00E9129A">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670D20" w:rsidRDefault="00670D20" w:rsidP="007212DE">
            <w:pPr>
              <w:pStyle w:val="ListParagraph"/>
              <w:numPr>
                <w:ilvl w:val="0"/>
                <w:numId w:val="9"/>
              </w:numPr>
            </w:pPr>
            <w:hyperlink r:id="rId29" w:history="1">
              <w:r w:rsidRPr="00E9129A">
                <w:rPr>
                  <w:rStyle w:val="Hyperlink"/>
                </w:rPr>
                <w:t>Reading and Writing Inventories/Surveys</w:t>
              </w:r>
            </w:hyperlink>
            <w:r w:rsidRPr="00E9129A">
              <w:t xml:space="preserve"> - Students evaluate their skills and preferences for reading and writing activities. “Inventories” are similar to surveys.  </w:t>
            </w:r>
            <w:r>
              <w:t>Reading and writing inventories may be comprised of pictures for students acquiring English skills.</w:t>
            </w:r>
          </w:p>
          <w:p w:rsidR="00670D20" w:rsidRDefault="00670D20" w:rsidP="007212DE">
            <w:pPr>
              <w:pStyle w:val="ListParagraph"/>
              <w:numPr>
                <w:ilvl w:val="0"/>
                <w:numId w:val="3"/>
              </w:numPr>
              <w:spacing w:line="276" w:lineRule="auto"/>
              <w:rPr>
                <w:rFonts w:cs="Times New Roman"/>
              </w:rPr>
            </w:pPr>
            <w:r w:rsidRPr="00554EF8">
              <w:t>A reader-writer workshop approach should be</w:t>
            </w:r>
            <w:r w:rsidRPr="00907653">
              <w:t xml:space="preserve"> implemented and used to support quality </w:t>
            </w:r>
            <w:r>
              <w:t xml:space="preserve">reading and writing </w:t>
            </w:r>
            <w:r w:rsidRPr="00907653">
              <w:t>responses by using models as mentor texts to gui</w:t>
            </w:r>
            <w:r>
              <w:t xml:space="preserve">de student reading and writing. </w:t>
            </w:r>
            <w:r w:rsidRPr="00907653">
              <w:t>Reading and writing conferences should be used to provide regular,</w:t>
            </w:r>
            <w:r>
              <w:t xml:space="preserve"> if sometimes informal feedback </w:t>
            </w:r>
            <w:r w:rsidRPr="00907653">
              <w:t>on student progress within the workshop framework.</w:t>
            </w:r>
            <w:r>
              <w:t xml:space="preserve"> As ELLs increase in proficiency in reading and writing skill development, the expectations for work products should increase to lead students to mastery of grade-level state standards. </w:t>
            </w:r>
            <w:hyperlink r:id="rId30" w:history="1">
              <w:r w:rsidRPr="008F135B">
                <w:rPr>
                  <w:rStyle w:val="Hyperlink"/>
                </w:rPr>
                <w:t>Reader-Writer Workshop</w:t>
              </w:r>
            </w:hyperlink>
          </w:p>
          <w:p w:rsidR="00670D20" w:rsidRPr="00F64AA8" w:rsidRDefault="00670D20" w:rsidP="00F77B5D">
            <w:pPr>
              <w:spacing w:line="276" w:lineRule="auto"/>
              <w:rPr>
                <w:rFonts w:cs="Times New Roman"/>
                <w:b/>
                <w:bCs/>
                <w:u w:val="single"/>
              </w:rPr>
            </w:pPr>
          </w:p>
          <w:p w:rsidR="00670D20" w:rsidRPr="00F64AA8" w:rsidRDefault="00670D20" w:rsidP="00F77B5D">
            <w:pPr>
              <w:spacing w:line="276" w:lineRule="auto"/>
              <w:rPr>
                <w:b/>
                <w:bCs/>
                <w:u w:val="single"/>
              </w:rPr>
            </w:pPr>
            <w:r w:rsidRPr="00F64AA8">
              <w:rPr>
                <w:b/>
                <w:bCs/>
                <w:u w:val="single"/>
              </w:rPr>
              <w:t>Tools</w:t>
            </w:r>
          </w:p>
          <w:p w:rsidR="00670D20" w:rsidRPr="00F64AA8" w:rsidDel="00A96C11" w:rsidRDefault="00670D20" w:rsidP="00F77B5D">
            <w:pPr>
              <w:spacing w:line="276" w:lineRule="auto"/>
              <w:rPr>
                <w:rFonts w:cs="Times New Roman"/>
              </w:rPr>
            </w:pPr>
            <w:hyperlink r:id="rId31" w:history="1">
              <w:r w:rsidRPr="00F64AA8">
                <w:rPr>
                  <w:rStyle w:val="Hyperlink"/>
                  <w:b/>
                  <w:bCs/>
                </w:rPr>
                <w:t>TELPAS Level Proficiency Descriptors</w:t>
              </w:r>
            </w:hyperlink>
          </w:p>
        </w:tc>
      </w:tr>
    </w:tbl>
    <w:p w:rsidR="00670D20" w:rsidRDefault="00670D20">
      <w:pPr>
        <w:rPr>
          <w:rFonts w:cs="Times New Roman"/>
        </w:rPr>
      </w:pPr>
    </w:p>
    <w:sectPr w:rsidR="00670D20" w:rsidSect="00EB60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4F2B782"/>
    <w:lvl w:ilvl="0">
      <w:start w:val="1"/>
      <w:numFmt w:val="decimal"/>
      <w:lvlText w:val="%1."/>
      <w:lvlJc w:val="left"/>
      <w:pPr>
        <w:tabs>
          <w:tab w:val="num" w:pos="1800"/>
        </w:tabs>
        <w:ind w:left="1800" w:hanging="360"/>
      </w:pPr>
    </w:lvl>
  </w:abstractNum>
  <w:abstractNum w:abstractNumId="1">
    <w:nsid w:val="FFFFFF7D"/>
    <w:multiLevelType w:val="singleLevel"/>
    <w:tmpl w:val="9700433C"/>
    <w:lvl w:ilvl="0">
      <w:start w:val="1"/>
      <w:numFmt w:val="decimal"/>
      <w:lvlText w:val="%1."/>
      <w:lvlJc w:val="left"/>
      <w:pPr>
        <w:tabs>
          <w:tab w:val="num" w:pos="1440"/>
        </w:tabs>
        <w:ind w:left="1440" w:hanging="360"/>
      </w:pPr>
    </w:lvl>
  </w:abstractNum>
  <w:abstractNum w:abstractNumId="2">
    <w:nsid w:val="FFFFFF7E"/>
    <w:multiLevelType w:val="singleLevel"/>
    <w:tmpl w:val="5E181748"/>
    <w:lvl w:ilvl="0">
      <w:start w:val="1"/>
      <w:numFmt w:val="decimal"/>
      <w:lvlText w:val="%1."/>
      <w:lvlJc w:val="left"/>
      <w:pPr>
        <w:tabs>
          <w:tab w:val="num" w:pos="1080"/>
        </w:tabs>
        <w:ind w:left="1080" w:hanging="360"/>
      </w:pPr>
    </w:lvl>
  </w:abstractNum>
  <w:abstractNum w:abstractNumId="3">
    <w:nsid w:val="FFFFFF7F"/>
    <w:multiLevelType w:val="singleLevel"/>
    <w:tmpl w:val="5DF28BDE"/>
    <w:lvl w:ilvl="0">
      <w:start w:val="1"/>
      <w:numFmt w:val="decimal"/>
      <w:lvlText w:val="%1."/>
      <w:lvlJc w:val="left"/>
      <w:pPr>
        <w:tabs>
          <w:tab w:val="num" w:pos="720"/>
        </w:tabs>
        <w:ind w:left="720" w:hanging="360"/>
      </w:pPr>
    </w:lvl>
  </w:abstractNum>
  <w:abstractNum w:abstractNumId="4">
    <w:nsid w:val="FFFFFF80"/>
    <w:multiLevelType w:val="singleLevel"/>
    <w:tmpl w:val="736A2E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066F256"/>
    <w:lvl w:ilvl="0">
      <w:start w:val="1"/>
      <w:numFmt w:val="bullet"/>
      <w:lvlText w:val=""/>
      <w:lvlJc w:val="left"/>
      <w:pPr>
        <w:tabs>
          <w:tab w:val="num" w:pos="1440"/>
        </w:tabs>
        <w:ind w:left="1440" w:hanging="360"/>
      </w:pPr>
      <w:rPr>
        <w:rFonts w:ascii="Symbol" w:hAnsi="Symbol" w:cs="Symbol" w:hint="default"/>
      </w:rPr>
    </w:lvl>
  </w:abstractNum>
  <w:abstractNum w:abstractNumId="6">
    <w:nsid w:val="FFFFFF82"/>
    <w:multiLevelType w:val="singleLevel"/>
    <w:tmpl w:val="4CFE0056"/>
    <w:lvl w:ilvl="0">
      <w:start w:val="1"/>
      <w:numFmt w:val="bullet"/>
      <w:lvlText w:val=""/>
      <w:lvlJc w:val="left"/>
      <w:pPr>
        <w:tabs>
          <w:tab w:val="num" w:pos="1080"/>
        </w:tabs>
        <w:ind w:left="1080" w:hanging="360"/>
      </w:pPr>
      <w:rPr>
        <w:rFonts w:ascii="Symbol" w:hAnsi="Symbol" w:cs="Symbol" w:hint="default"/>
      </w:rPr>
    </w:lvl>
  </w:abstractNum>
  <w:abstractNum w:abstractNumId="7">
    <w:nsid w:val="FFFFFF83"/>
    <w:multiLevelType w:val="singleLevel"/>
    <w:tmpl w:val="14E63B88"/>
    <w:lvl w:ilvl="0">
      <w:start w:val="1"/>
      <w:numFmt w:val="bullet"/>
      <w:lvlText w:val=""/>
      <w:lvlJc w:val="left"/>
      <w:pPr>
        <w:tabs>
          <w:tab w:val="num" w:pos="720"/>
        </w:tabs>
        <w:ind w:left="720" w:hanging="360"/>
      </w:pPr>
      <w:rPr>
        <w:rFonts w:ascii="Symbol" w:hAnsi="Symbol" w:cs="Symbol" w:hint="default"/>
      </w:rPr>
    </w:lvl>
  </w:abstractNum>
  <w:abstractNum w:abstractNumId="8">
    <w:nsid w:val="FFFFFF88"/>
    <w:multiLevelType w:val="singleLevel"/>
    <w:tmpl w:val="23083A1A"/>
    <w:lvl w:ilvl="0">
      <w:start w:val="1"/>
      <w:numFmt w:val="decimal"/>
      <w:lvlText w:val="%1."/>
      <w:lvlJc w:val="left"/>
      <w:pPr>
        <w:tabs>
          <w:tab w:val="num" w:pos="360"/>
        </w:tabs>
        <w:ind w:left="360" w:hanging="360"/>
      </w:pPr>
    </w:lvl>
  </w:abstractNum>
  <w:abstractNum w:abstractNumId="9">
    <w:nsid w:val="FFFFFF89"/>
    <w:multiLevelType w:val="singleLevel"/>
    <w:tmpl w:val="39723E94"/>
    <w:lvl w:ilvl="0">
      <w:start w:val="1"/>
      <w:numFmt w:val="bullet"/>
      <w:lvlText w:val=""/>
      <w:lvlJc w:val="left"/>
      <w:pPr>
        <w:tabs>
          <w:tab w:val="num" w:pos="360"/>
        </w:tabs>
        <w:ind w:left="360" w:hanging="360"/>
      </w:pPr>
      <w:rPr>
        <w:rFonts w:ascii="Symbol" w:hAnsi="Symbol" w:cs="Symbol" w:hint="default"/>
      </w:rPr>
    </w:lvl>
  </w:abstractNum>
  <w:abstractNum w:abstractNumId="1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1">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b/>
        <w:bCs/>
      </w:rPr>
    </w:lvl>
  </w:abstractNum>
  <w:abstractNum w:abstractNumId="12">
    <w:nsid w:val="0000000A"/>
    <w:multiLevelType w:val="singleLevel"/>
    <w:tmpl w:val="0000000A"/>
    <w:name w:val="WW8Num38"/>
    <w:lvl w:ilvl="0">
      <w:start w:val="1"/>
      <w:numFmt w:val="decimal"/>
      <w:lvlText w:val="%1."/>
      <w:lvlJc w:val="left"/>
      <w:pPr>
        <w:tabs>
          <w:tab w:val="num" w:pos="0"/>
        </w:tabs>
        <w:ind w:left="720" w:hanging="360"/>
      </w:pPr>
    </w:lvl>
  </w:abstractNum>
  <w:abstractNum w:abstractNumId="13">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nsid w:val="053C11AF"/>
    <w:multiLevelType w:val="hybridMultilevel"/>
    <w:tmpl w:val="41025B26"/>
    <w:lvl w:ilvl="0" w:tplc="F5928136">
      <w:start w:val="1"/>
      <w:numFmt w:val="bullet"/>
      <w:lvlText w:val=""/>
      <w:lvlJc w:val="left"/>
      <w:pPr>
        <w:ind w:left="720" w:hanging="360"/>
      </w:pPr>
      <w:rPr>
        <w:rFonts w:ascii="Symbol" w:hAnsi="Symbol" w:cs="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nsid w:val="157E32F5"/>
    <w:multiLevelType w:val="hybridMultilevel"/>
    <w:tmpl w:val="580E994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6">
    <w:nsid w:val="17B81751"/>
    <w:multiLevelType w:val="hybridMultilevel"/>
    <w:tmpl w:val="08588BBC"/>
    <w:lvl w:ilvl="0" w:tplc="54522EE8">
      <w:start w:val="1"/>
      <w:numFmt w:val="upperLetter"/>
      <w:lvlText w:val="(%1)"/>
      <w:lvlJc w:val="left"/>
      <w:pPr>
        <w:tabs>
          <w:tab w:val="num" w:pos="940"/>
        </w:tabs>
        <w:ind w:left="940" w:hanging="360"/>
      </w:pPr>
      <w:rPr>
        <w:rFonts w:hint="default"/>
        <w:b/>
        <w:bCs/>
      </w:rPr>
    </w:lvl>
    <w:lvl w:ilvl="1" w:tplc="04090019" w:tentative="1">
      <w:start w:val="1"/>
      <w:numFmt w:val="lowerLetter"/>
      <w:lvlText w:val="%2."/>
      <w:lvlJc w:val="left"/>
      <w:pPr>
        <w:tabs>
          <w:tab w:val="num" w:pos="1660"/>
        </w:tabs>
        <w:ind w:left="1660" w:hanging="360"/>
      </w:pPr>
    </w:lvl>
    <w:lvl w:ilvl="2" w:tplc="0409001B" w:tentative="1">
      <w:start w:val="1"/>
      <w:numFmt w:val="lowerRoman"/>
      <w:lvlText w:val="%3."/>
      <w:lvlJc w:val="right"/>
      <w:pPr>
        <w:tabs>
          <w:tab w:val="num" w:pos="2380"/>
        </w:tabs>
        <w:ind w:left="2380" w:hanging="180"/>
      </w:pPr>
    </w:lvl>
    <w:lvl w:ilvl="3" w:tplc="0409000F" w:tentative="1">
      <w:start w:val="1"/>
      <w:numFmt w:val="decimal"/>
      <w:lvlText w:val="%4."/>
      <w:lvlJc w:val="left"/>
      <w:pPr>
        <w:tabs>
          <w:tab w:val="num" w:pos="3100"/>
        </w:tabs>
        <w:ind w:left="3100" w:hanging="360"/>
      </w:pPr>
    </w:lvl>
    <w:lvl w:ilvl="4" w:tplc="04090019" w:tentative="1">
      <w:start w:val="1"/>
      <w:numFmt w:val="lowerLetter"/>
      <w:lvlText w:val="%5."/>
      <w:lvlJc w:val="left"/>
      <w:pPr>
        <w:tabs>
          <w:tab w:val="num" w:pos="3820"/>
        </w:tabs>
        <w:ind w:left="3820" w:hanging="360"/>
      </w:pPr>
    </w:lvl>
    <w:lvl w:ilvl="5" w:tplc="0409001B" w:tentative="1">
      <w:start w:val="1"/>
      <w:numFmt w:val="lowerRoman"/>
      <w:lvlText w:val="%6."/>
      <w:lvlJc w:val="right"/>
      <w:pPr>
        <w:tabs>
          <w:tab w:val="num" w:pos="4540"/>
        </w:tabs>
        <w:ind w:left="4540" w:hanging="180"/>
      </w:pPr>
    </w:lvl>
    <w:lvl w:ilvl="6" w:tplc="0409000F" w:tentative="1">
      <w:start w:val="1"/>
      <w:numFmt w:val="decimal"/>
      <w:lvlText w:val="%7."/>
      <w:lvlJc w:val="left"/>
      <w:pPr>
        <w:tabs>
          <w:tab w:val="num" w:pos="5260"/>
        </w:tabs>
        <w:ind w:left="5260" w:hanging="360"/>
      </w:pPr>
    </w:lvl>
    <w:lvl w:ilvl="7" w:tplc="04090019" w:tentative="1">
      <w:start w:val="1"/>
      <w:numFmt w:val="lowerLetter"/>
      <w:lvlText w:val="%8."/>
      <w:lvlJc w:val="left"/>
      <w:pPr>
        <w:tabs>
          <w:tab w:val="num" w:pos="5980"/>
        </w:tabs>
        <w:ind w:left="5980" w:hanging="360"/>
      </w:pPr>
    </w:lvl>
    <w:lvl w:ilvl="8" w:tplc="0409001B" w:tentative="1">
      <w:start w:val="1"/>
      <w:numFmt w:val="lowerRoman"/>
      <w:lvlText w:val="%9."/>
      <w:lvlJc w:val="right"/>
      <w:pPr>
        <w:tabs>
          <w:tab w:val="num" w:pos="6700"/>
        </w:tabs>
        <w:ind w:left="6700" w:hanging="180"/>
      </w:pPr>
    </w:lvl>
  </w:abstractNum>
  <w:abstractNum w:abstractNumId="17">
    <w:nsid w:val="1B7055A1"/>
    <w:multiLevelType w:val="hybridMultilevel"/>
    <w:tmpl w:val="947A9FC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nsid w:val="1D423306"/>
    <w:multiLevelType w:val="hybridMultilevel"/>
    <w:tmpl w:val="5198ACD8"/>
    <w:lvl w:ilvl="0" w:tplc="F5928136">
      <w:start w:val="1"/>
      <w:numFmt w:val="bullet"/>
      <w:lvlText w:val=""/>
      <w:lvlJc w:val="left"/>
      <w:pPr>
        <w:ind w:left="720" w:hanging="360"/>
      </w:pPr>
      <w:rPr>
        <w:rFonts w:ascii="Symbol" w:hAnsi="Symbol" w:cs="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nsid w:val="278A072F"/>
    <w:multiLevelType w:val="hybridMultilevel"/>
    <w:tmpl w:val="35789106"/>
    <w:lvl w:ilvl="0" w:tplc="73E21F82">
      <w:start w:val="1"/>
      <w:numFmt w:val="upperLetter"/>
      <w:lvlText w:val="(%1)"/>
      <w:lvlJc w:val="left"/>
      <w:pPr>
        <w:tabs>
          <w:tab w:val="num" w:pos="840"/>
        </w:tabs>
        <w:ind w:left="840" w:hanging="360"/>
      </w:pPr>
      <w:rPr>
        <w:rFonts w:hint="default"/>
        <w:b/>
        <w:bCs/>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0">
    <w:nsid w:val="2B4F2BAE"/>
    <w:multiLevelType w:val="hybridMultilevel"/>
    <w:tmpl w:val="BF12ADC0"/>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1">
    <w:nsid w:val="3EA338DA"/>
    <w:multiLevelType w:val="hybridMultilevel"/>
    <w:tmpl w:val="68A05D6A"/>
    <w:lvl w:ilvl="0" w:tplc="04090001">
      <w:start w:val="1"/>
      <w:numFmt w:val="bullet"/>
      <w:lvlText w:val=""/>
      <w:lvlJc w:val="left"/>
      <w:pPr>
        <w:ind w:left="763" w:hanging="360"/>
      </w:pPr>
      <w:rPr>
        <w:rFonts w:ascii="Symbol" w:hAnsi="Symbol" w:cs="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cs="Wingdings" w:hint="default"/>
      </w:rPr>
    </w:lvl>
    <w:lvl w:ilvl="3" w:tplc="04090001" w:tentative="1">
      <w:start w:val="1"/>
      <w:numFmt w:val="bullet"/>
      <w:lvlText w:val=""/>
      <w:lvlJc w:val="left"/>
      <w:pPr>
        <w:ind w:left="2923" w:hanging="360"/>
      </w:pPr>
      <w:rPr>
        <w:rFonts w:ascii="Symbol" w:hAnsi="Symbol" w:cs="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cs="Wingdings" w:hint="default"/>
      </w:rPr>
    </w:lvl>
    <w:lvl w:ilvl="6" w:tplc="04090001" w:tentative="1">
      <w:start w:val="1"/>
      <w:numFmt w:val="bullet"/>
      <w:lvlText w:val=""/>
      <w:lvlJc w:val="left"/>
      <w:pPr>
        <w:ind w:left="5083" w:hanging="360"/>
      </w:pPr>
      <w:rPr>
        <w:rFonts w:ascii="Symbol" w:hAnsi="Symbol" w:cs="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cs="Wingdings" w:hint="default"/>
      </w:rPr>
    </w:lvl>
  </w:abstractNum>
  <w:abstractNum w:abstractNumId="22">
    <w:nsid w:val="3F1B2278"/>
    <w:multiLevelType w:val="hybridMultilevel"/>
    <w:tmpl w:val="16DA2CF6"/>
    <w:lvl w:ilvl="0" w:tplc="F5928136">
      <w:start w:val="1"/>
      <w:numFmt w:val="bullet"/>
      <w:lvlText w:val=""/>
      <w:lvlJc w:val="left"/>
      <w:pPr>
        <w:ind w:left="720" w:hanging="360"/>
      </w:pPr>
      <w:rPr>
        <w:rFonts w:ascii="Symbol" w:hAnsi="Symbol" w:cs="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411F78E6"/>
    <w:multiLevelType w:val="hybridMultilevel"/>
    <w:tmpl w:val="A9A483CC"/>
    <w:lvl w:ilvl="0" w:tplc="F5928136">
      <w:start w:val="1"/>
      <w:numFmt w:val="bullet"/>
      <w:lvlText w:val=""/>
      <w:lvlJc w:val="left"/>
      <w:pPr>
        <w:ind w:left="720" w:hanging="360"/>
      </w:pPr>
      <w:rPr>
        <w:rFonts w:ascii="Symbol" w:hAnsi="Symbol" w:cs="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nsid w:val="461565DE"/>
    <w:multiLevelType w:val="hybridMultilevel"/>
    <w:tmpl w:val="FB32772C"/>
    <w:lvl w:ilvl="0" w:tplc="62E21430">
      <w:start w:val="1"/>
      <w:numFmt w:val="upperLetter"/>
      <w:lvlText w:val="(%1)"/>
      <w:lvlJc w:val="left"/>
      <w:pPr>
        <w:tabs>
          <w:tab w:val="num" w:pos="930"/>
        </w:tabs>
        <w:ind w:left="930" w:hanging="360"/>
      </w:pPr>
      <w:rPr>
        <w:rFonts w:hint="default"/>
        <w:b/>
        <w:bCs/>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5">
    <w:nsid w:val="64CE7FED"/>
    <w:multiLevelType w:val="hybridMultilevel"/>
    <w:tmpl w:val="FB72FB94"/>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6">
    <w:nsid w:val="673F1941"/>
    <w:multiLevelType w:val="hybridMultilevel"/>
    <w:tmpl w:val="08B4289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nsid w:val="69E71313"/>
    <w:multiLevelType w:val="hybridMultilevel"/>
    <w:tmpl w:val="E0B8A26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nsid w:val="6D9E2519"/>
    <w:multiLevelType w:val="hybridMultilevel"/>
    <w:tmpl w:val="076044DE"/>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9">
    <w:nsid w:val="7C1A39B4"/>
    <w:multiLevelType w:val="hybridMultilevel"/>
    <w:tmpl w:val="EFC03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9"/>
  </w:num>
  <w:num w:numId="3">
    <w:abstractNumId w:val="17"/>
  </w:num>
  <w:num w:numId="4">
    <w:abstractNumId w:val="26"/>
  </w:num>
  <w:num w:numId="5">
    <w:abstractNumId w:val="14"/>
  </w:num>
  <w:num w:numId="6">
    <w:abstractNumId w:val="22"/>
  </w:num>
  <w:num w:numId="7">
    <w:abstractNumId w:val="23"/>
  </w:num>
  <w:num w:numId="8">
    <w:abstractNumId w:val="18"/>
  </w:num>
  <w:num w:numId="9">
    <w:abstractNumId w:val="13"/>
  </w:num>
  <w:num w:numId="10">
    <w:abstractNumId w:val="10"/>
  </w:num>
  <w:num w:numId="11">
    <w:abstractNumId w:val="27"/>
  </w:num>
  <w:num w:numId="12">
    <w:abstractNumId w:val="11"/>
  </w:num>
  <w:num w:numId="13">
    <w:abstractNumId w:val="12"/>
  </w:num>
  <w:num w:numId="14">
    <w:abstractNumId w:val="25"/>
  </w:num>
  <w:num w:numId="15">
    <w:abstractNumId w:val="15"/>
  </w:num>
  <w:num w:numId="16">
    <w:abstractNumId w:val="20"/>
  </w:num>
  <w:num w:numId="17">
    <w:abstractNumId w:val="28"/>
  </w:num>
  <w:num w:numId="18">
    <w:abstractNumId w:val="24"/>
  </w:num>
  <w:num w:numId="19">
    <w:abstractNumId w:val="19"/>
  </w:num>
  <w:num w:numId="20">
    <w:abstractNumId w:val="16"/>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20"/>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12DE"/>
    <w:rsid w:val="00216466"/>
    <w:rsid w:val="00295A91"/>
    <w:rsid w:val="00365334"/>
    <w:rsid w:val="00396F03"/>
    <w:rsid w:val="003D5C72"/>
    <w:rsid w:val="004074EF"/>
    <w:rsid w:val="004E702A"/>
    <w:rsid w:val="00554EF8"/>
    <w:rsid w:val="005717D9"/>
    <w:rsid w:val="00610523"/>
    <w:rsid w:val="0062478C"/>
    <w:rsid w:val="0066060C"/>
    <w:rsid w:val="00670D20"/>
    <w:rsid w:val="006C7370"/>
    <w:rsid w:val="00715C70"/>
    <w:rsid w:val="007212DE"/>
    <w:rsid w:val="0073673D"/>
    <w:rsid w:val="00763DF5"/>
    <w:rsid w:val="007E3630"/>
    <w:rsid w:val="00812924"/>
    <w:rsid w:val="00890B46"/>
    <w:rsid w:val="008F135B"/>
    <w:rsid w:val="00907653"/>
    <w:rsid w:val="00935E1E"/>
    <w:rsid w:val="00967FAE"/>
    <w:rsid w:val="00A96C11"/>
    <w:rsid w:val="00AA0B09"/>
    <w:rsid w:val="00AB38EB"/>
    <w:rsid w:val="00AC518F"/>
    <w:rsid w:val="00B14002"/>
    <w:rsid w:val="00B57355"/>
    <w:rsid w:val="00BF3062"/>
    <w:rsid w:val="00CB5CD3"/>
    <w:rsid w:val="00DA37D1"/>
    <w:rsid w:val="00E32B34"/>
    <w:rsid w:val="00E9129A"/>
    <w:rsid w:val="00EB60C4"/>
    <w:rsid w:val="00ED7705"/>
    <w:rsid w:val="00F64AA8"/>
    <w:rsid w:val="00F77B5D"/>
    <w:rsid w:val="00FA0B0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02"/>
    <w:rPr>
      <w:rFonts w:ascii="Arial" w:eastAsia="Times New Roman"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212DE"/>
    <w:pPr>
      <w:tabs>
        <w:tab w:val="center" w:pos="4320"/>
        <w:tab w:val="right" w:pos="8640"/>
      </w:tabs>
    </w:pPr>
  </w:style>
  <w:style w:type="character" w:customStyle="1" w:styleId="HeaderChar">
    <w:name w:val="Header Char"/>
    <w:basedOn w:val="DefaultParagraphFont"/>
    <w:link w:val="Header"/>
    <w:uiPriority w:val="99"/>
    <w:rsid w:val="007212DE"/>
    <w:rPr>
      <w:rFonts w:ascii="Arial" w:hAnsi="Arial" w:cs="Arial"/>
      <w:sz w:val="20"/>
      <w:szCs w:val="20"/>
    </w:rPr>
  </w:style>
  <w:style w:type="character" w:styleId="Hyperlink">
    <w:name w:val="Hyperlink"/>
    <w:basedOn w:val="DefaultParagraphFont"/>
    <w:uiPriority w:val="99"/>
    <w:rsid w:val="007212DE"/>
    <w:rPr>
      <w:color w:val="0000FF"/>
      <w:u w:val="single"/>
    </w:rPr>
  </w:style>
  <w:style w:type="paragraph" w:customStyle="1" w:styleId="Default">
    <w:name w:val="Default"/>
    <w:link w:val="DefaultChar"/>
    <w:uiPriority w:val="99"/>
    <w:rsid w:val="007212DE"/>
    <w:pPr>
      <w:autoSpaceDE w:val="0"/>
      <w:autoSpaceDN w:val="0"/>
      <w:adjustRightInd w:val="0"/>
    </w:pPr>
    <w:rPr>
      <w:rFonts w:ascii="Arial" w:eastAsia="Times New Roman" w:hAnsi="Arial" w:cs="Arial"/>
      <w:color w:val="000000"/>
      <w:sz w:val="24"/>
      <w:szCs w:val="24"/>
    </w:rPr>
  </w:style>
  <w:style w:type="paragraph" w:styleId="ListParagraph">
    <w:name w:val="List Paragraph"/>
    <w:basedOn w:val="Normal"/>
    <w:uiPriority w:val="99"/>
    <w:qFormat/>
    <w:rsid w:val="007212DE"/>
    <w:pPr>
      <w:ind w:left="720"/>
    </w:pPr>
  </w:style>
  <w:style w:type="paragraph" w:customStyle="1" w:styleId="paragraph1">
    <w:name w:val="paragraph1"/>
    <w:basedOn w:val="Normal"/>
    <w:uiPriority w:val="99"/>
    <w:rsid w:val="007212DE"/>
    <w:pPr>
      <w:spacing w:before="100" w:beforeAutospacing="1" w:after="100" w:afterAutospacing="1"/>
    </w:pPr>
    <w:rPr>
      <w:rFonts w:ascii="Times New Roman" w:hAnsi="Times New Roman" w:cs="Times New Roman"/>
      <w:sz w:val="24"/>
      <w:szCs w:val="24"/>
    </w:rPr>
  </w:style>
  <w:style w:type="character" w:customStyle="1" w:styleId="subtitlesearchpage1">
    <w:name w:val="subtitlesearchpage1"/>
    <w:basedOn w:val="DefaultParagraphFont"/>
    <w:uiPriority w:val="99"/>
    <w:rsid w:val="007212DE"/>
    <w:rPr>
      <w:rFonts w:ascii="Arial" w:hAnsi="Arial" w:cs="Arial"/>
      <w:color w:val="000000"/>
      <w:sz w:val="20"/>
      <w:szCs w:val="20"/>
    </w:rPr>
  </w:style>
  <w:style w:type="paragraph" w:customStyle="1" w:styleId="subparagrapha">
    <w:name w:val="subparagrapha"/>
    <w:basedOn w:val="Normal"/>
    <w:uiPriority w:val="99"/>
    <w:rsid w:val="007212DE"/>
    <w:pPr>
      <w:shd w:val="clear" w:color="auto" w:fill="FFFFFF"/>
      <w:spacing w:before="100" w:beforeAutospacing="1" w:after="100" w:afterAutospacing="1"/>
      <w:ind w:left="1440"/>
    </w:pPr>
    <w:rPr>
      <w:rFonts w:ascii="Times New Roman" w:hAnsi="Times New Roman" w:cs="Times New Roman"/>
      <w:color w:val="000080"/>
      <w:sz w:val="24"/>
      <w:szCs w:val="24"/>
    </w:rPr>
  </w:style>
  <w:style w:type="paragraph" w:customStyle="1" w:styleId="subsectiona">
    <w:name w:val="subsectiona"/>
    <w:basedOn w:val="Normal"/>
    <w:uiPriority w:val="99"/>
    <w:rsid w:val="007212DE"/>
    <w:pPr>
      <w:shd w:val="clear" w:color="auto" w:fill="FFFFFF"/>
      <w:spacing w:before="100" w:beforeAutospacing="1" w:after="100" w:afterAutospacing="1"/>
    </w:pPr>
    <w:rPr>
      <w:rFonts w:ascii="Times New Roman" w:hAnsi="Times New Roman" w:cs="Times New Roman"/>
      <w:color w:val="000080"/>
      <w:sz w:val="24"/>
      <w:szCs w:val="24"/>
    </w:rPr>
  </w:style>
  <w:style w:type="paragraph" w:customStyle="1" w:styleId="clausei">
    <w:name w:val="clausei"/>
    <w:basedOn w:val="Normal"/>
    <w:uiPriority w:val="99"/>
    <w:rsid w:val="007212DE"/>
    <w:pPr>
      <w:shd w:val="clear" w:color="auto" w:fill="FFFFFF"/>
      <w:spacing w:before="100" w:beforeAutospacing="1" w:after="100" w:afterAutospacing="1"/>
      <w:ind w:left="2160"/>
    </w:pPr>
    <w:rPr>
      <w:rFonts w:ascii="Times New Roman" w:hAnsi="Times New Roman" w:cs="Times New Roman"/>
      <w:color w:val="000080"/>
      <w:sz w:val="24"/>
      <w:szCs w:val="24"/>
    </w:rPr>
  </w:style>
  <w:style w:type="character" w:customStyle="1" w:styleId="title">
    <w:name w:val="title"/>
    <w:basedOn w:val="DefaultParagraphFont"/>
    <w:uiPriority w:val="99"/>
    <w:rsid w:val="007212DE"/>
  </w:style>
  <w:style w:type="character" w:styleId="Emphasis">
    <w:name w:val="Emphasis"/>
    <w:basedOn w:val="DefaultParagraphFont"/>
    <w:uiPriority w:val="99"/>
    <w:qFormat/>
    <w:rsid w:val="007212DE"/>
    <w:rPr>
      <w:i/>
      <w:iCs/>
    </w:rPr>
  </w:style>
  <w:style w:type="character" w:customStyle="1" w:styleId="ptbrand">
    <w:name w:val="ptbrand"/>
    <w:basedOn w:val="DefaultParagraphFont"/>
    <w:uiPriority w:val="99"/>
    <w:rsid w:val="007212DE"/>
  </w:style>
  <w:style w:type="table" w:styleId="TableGrid">
    <w:name w:val="Table Grid"/>
    <w:basedOn w:val="TableNormal"/>
    <w:uiPriority w:val="99"/>
    <w:rsid w:val="0073673D"/>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66060C"/>
    <w:pPr>
      <w:spacing w:after="120"/>
    </w:pPr>
  </w:style>
  <w:style w:type="character" w:customStyle="1" w:styleId="BodyTextChar">
    <w:name w:val="Body Text Char"/>
    <w:basedOn w:val="DefaultParagraphFont"/>
    <w:link w:val="BodyText"/>
    <w:uiPriority w:val="99"/>
    <w:rsid w:val="0066060C"/>
    <w:rPr>
      <w:rFonts w:ascii="Arial" w:eastAsia="Times New Roman" w:hAnsi="Arial" w:cs="Arial"/>
      <w:lang w:val="en-US" w:eastAsia="en-US"/>
    </w:rPr>
  </w:style>
  <w:style w:type="character" w:customStyle="1" w:styleId="DefaultChar">
    <w:name w:val="Default Char"/>
    <w:basedOn w:val="DefaultParagraphFont"/>
    <w:link w:val="Default"/>
    <w:uiPriority w:val="99"/>
    <w:rsid w:val="0066060C"/>
    <w:rPr>
      <w:rFonts w:ascii="Arial" w:eastAsia="Times New Roman" w:hAnsi="Arial" w:cs="Arial"/>
      <w:color w:val="000000"/>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77" TargetMode="External"/><Relationship Id="rId13" Type="http://schemas.openxmlformats.org/officeDocument/2006/relationships/hyperlink" Target="http://litetype.com/" TargetMode="External"/><Relationship Id="rId18" Type="http://schemas.openxmlformats.org/officeDocument/2006/relationships/hyperlink" Target="http://www.visuwords.com/?word=cat" TargetMode="External"/><Relationship Id="rId26" Type="http://schemas.openxmlformats.org/officeDocument/2006/relationships/hyperlink" Target="http://aimsnetwork.org/files/files/events/NorthbrookHandouts/LogographicCues_and_OtherStrategies.pdf" TargetMode="External"/><Relationship Id="rId3" Type="http://schemas.openxmlformats.org/officeDocument/2006/relationships/settings" Target="settings.xml"/><Relationship Id="rId21" Type="http://schemas.openxmlformats.org/officeDocument/2006/relationships/hyperlink" Target="http://ritter.tea.state.tx.us/rules/tac/chapter110/ch110b.html" TargetMode="External"/><Relationship Id="rId7" Type="http://schemas.openxmlformats.org/officeDocument/2006/relationships/hyperlink" Target="https://www.roundrockisd.org/Modules/ShowDocument.aspx?documentid=18879" TargetMode="External"/><Relationship Id="rId12" Type="http://schemas.openxmlformats.org/officeDocument/2006/relationships/hyperlink" Target="http://www.eslholidaylessons.com/" TargetMode="External"/><Relationship Id="rId17" Type="http://schemas.openxmlformats.org/officeDocument/2006/relationships/hyperlink" Target="http://www.greatsource.com/rehand/6-8/pdfs/Writing_Workshop.pdf" TargetMode="External"/><Relationship Id="rId25" Type="http://schemas.openxmlformats.org/officeDocument/2006/relationships/hyperlink" Target="http://ritter.tea.state.tx.us/student.assessment/ELL/TELPAS-PLDs.pdf"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dictionary.com/" TargetMode="External"/><Relationship Id="rId20" Type="http://schemas.openxmlformats.org/officeDocument/2006/relationships/hyperlink" Target="http://ritter.tea.state.tx.us/rules/tac/chapter110/ch110b.html" TargetMode="External"/><Relationship Id="rId29" Type="http://schemas.openxmlformats.org/officeDocument/2006/relationships/hyperlink" Target="http://www.teachersnetwork.org/NTNY/nychelp/mentorship/survey.htm" TargetMode="External"/><Relationship Id="rId1" Type="http://schemas.openxmlformats.org/officeDocument/2006/relationships/numbering" Target="numbering.xml"/><Relationship Id="rId6" Type="http://schemas.openxmlformats.org/officeDocument/2006/relationships/hyperlink" Target="https://www.roundrockisd.org/Modules/ShowDocument.aspx?documentid=18875" TargetMode="External"/><Relationship Id="rId11" Type="http://schemas.openxmlformats.org/officeDocument/2006/relationships/hyperlink" Target="http://rrisdesl.wikispaces.com/ESL" TargetMode="External"/><Relationship Id="rId24" Type="http://schemas.openxmlformats.org/officeDocument/2006/relationships/hyperlink" Target="http://www.amazon.com/Literacy-Instruction-English-Language-Learners/dp/032502264X/ref=sr_1_4?ie=UTF8&amp;s=books&amp;qid=1279240046&amp;sr=8-4" TargetMode="External"/><Relationship Id="rId32" Type="http://schemas.openxmlformats.org/officeDocument/2006/relationships/fontTable" Target="fontTable.xml"/><Relationship Id="rId5" Type="http://schemas.openxmlformats.org/officeDocument/2006/relationships/hyperlink" Target="https://www.englishspanishteks.net/files/Standards/ELPS/ELPS.pdf" TargetMode="External"/><Relationship Id="rId15" Type="http://schemas.openxmlformats.org/officeDocument/2006/relationships/hyperlink" Target="http://my.hrw.com/math06_07/nsmedia/tools/glossary/msm/glossary.html" TargetMode="External"/><Relationship Id="rId23" Type="http://schemas.openxmlformats.org/officeDocument/2006/relationships/hyperlink" Target="https://www.englishspanishteks.net/teachers/Default.asp" TargetMode="External"/><Relationship Id="rId28" Type="http://schemas.openxmlformats.org/officeDocument/2006/relationships/hyperlink" Target="http://www.liketoread.com/assess_anecdotal_records.php"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visual.merriam-webster.com/" TargetMode="External"/><Relationship Id="rId31" Type="http://schemas.openxmlformats.org/officeDocument/2006/relationships/hyperlink" Target="http://ritter.tea.state.tx.us/student.assessment/ELL/TELPAS-PLDs.pdf"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78" TargetMode="External"/><Relationship Id="rId14" Type="http://schemas.openxmlformats.org/officeDocument/2006/relationships/hyperlink" Target="http://aimsnetwork.org/files/files/events/NorthbrookHandouts/LogographicCues_and_OtherStrategies.pdf" TargetMode="External"/><Relationship Id="rId22" Type="http://schemas.openxmlformats.org/officeDocument/2006/relationships/hyperlink" Target="http://ritter.tea.state.tx.us/rules/tac/chapter110/ch110b.html" TargetMode="External"/><Relationship Id="rId27" Type="http://schemas.openxmlformats.org/officeDocument/2006/relationships/hyperlink" Target="http://secondaryarrc.wikispaces.com/file/view/Reader-Writer%20Notebook/Journal" TargetMode="External"/><Relationship Id="rId30" Type="http://schemas.openxmlformats.org/officeDocument/2006/relationships/hyperlink" Target="http://www.greatsource.com/rehand/6-8/pdfs/Writing_Worksho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TotalTime>
  <Pages>11</Pages>
  <Words>3736</Words>
  <Characters>21300</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RRISD</dc:creator>
  <cp:keywords/>
  <dc:description/>
  <cp:lastModifiedBy>050mcdonaldn</cp:lastModifiedBy>
  <cp:revision>4</cp:revision>
  <dcterms:created xsi:type="dcterms:W3CDTF">2010-07-28T19:42:00Z</dcterms:created>
  <dcterms:modified xsi:type="dcterms:W3CDTF">2010-07-29T20:48:00Z</dcterms:modified>
</cp:coreProperties>
</file>